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16AEA0C" w14:textId="48D60CA2" w:rsidR="00707251" w:rsidRPr="008911E3" w:rsidRDefault="00707251" w:rsidP="00707251">
      <w:pPr>
        <w:widowControl w:val="0"/>
        <w:tabs>
          <w:tab w:val="right" w:pos="9923"/>
        </w:tabs>
        <w:spacing w:after="0"/>
        <w:rPr>
          <w:rFonts w:ascii="Arial" w:hAnsi="Arial"/>
          <w:b/>
          <w:sz w:val="28"/>
          <w:szCs w:val="28"/>
          <w:lang w:val="de-DE"/>
        </w:rPr>
      </w:pPr>
      <w:r w:rsidRPr="008911E3">
        <w:rPr>
          <w:rFonts w:ascii="Arial" w:hAnsi="Arial"/>
          <w:b/>
          <w:sz w:val="28"/>
          <w:szCs w:val="28"/>
        </w:rPr>
        <w:fldChar w:fldCharType="begin"/>
      </w:r>
      <w:r w:rsidRPr="008911E3">
        <w:rPr>
          <w:rFonts w:ascii="Arial" w:hAnsi="Arial"/>
          <w:b/>
          <w:sz w:val="28"/>
          <w:szCs w:val="28"/>
          <w:lang w:val="en-US"/>
        </w:rPr>
        <w:instrText xml:space="preserve"> DOCPROPERTY  MeetingName  \* MERGEFORMAT </w:instrText>
      </w:r>
      <w:r w:rsidRPr="008911E3">
        <w:rPr>
          <w:rFonts w:ascii="Arial" w:hAnsi="Arial"/>
          <w:b/>
          <w:sz w:val="28"/>
          <w:szCs w:val="28"/>
        </w:rPr>
        <w:fldChar w:fldCharType="separate"/>
      </w:r>
      <w:r w:rsidRPr="008911E3">
        <w:rPr>
          <w:rFonts w:ascii="Arial" w:hAnsi="Arial"/>
          <w:b/>
          <w:sz w:val="28"/>
          <w:szCs w:val="28"/>
          <w:lang w:val="en-US"/>
        </w:rPr>
        <w:t>3GPP TSG RAN WG1 #11</w:t>
      </w:r>
      <w:r w:rsidRPr="008911E3">
        <w:rPr>
          <w:rFonts w:ascii="Arial" w:hAnsi="Arial"/>
          <w:b/>
          <w:sz w:val="28"/>
          <w:szCs w:val="28"/>
        </w:rPr>
        <w:fldChar w:fldCharType="end"/>
      </w:r>
      <w:r w:rsidR="00881839" w:rsidRPr="008911E3">
        <w:rPr>
          <w:rFonts w:ascii="Arial" w:hAnsi="Arial"/>
          <w:b/>
          <w:sz w:val="28"/>
          <w:szCs w:val="28"/>
        </w:rPr>
        <w:t>4</w:t>
      </w:r>
      <w:r w:rsidRPr="008911E3">
        <w:rPr>
          <w:rFonts w:ascii="Arial" w:hAnsi="Arial"/>
          <w:b/>
          <w:sz w:val="28"/>
          <w:szCs w:val="28"/>
          <w:lang w:val="de-DE"/>
        </w:rPr>
        <w:tab/>
      </w:r>
      <w:r w:rsidRPr="008911E3">
        <w:rPr>
          <w:rFonts w:ascii="Arial" w:hAnsi="Arial"/>
          <w:b/>
          <w:sz w:val="28"/>
          <w:szCs w:val="28"/>
        </w:rPr>
        <w:t>R1-230</w:t>
      </w:r>
      <w:r w:rsidR="00F60718">
        <w:rPr>
          <w:rFonts w:ascii="Arial" w:hAnsi="Arial"/>
          <w:b/>
          <w:sz w:val="28"/>
          <w:szCs w:val="28"/>
        </w:rPr>
        <w:t>6819</w:t>
      </w:r>
    </w:p>
    <w:bookmarkStart w:id="1" w:name="_Hlk138667995"/>
    <w:p w14:paraId="7DA18A99" w14:textId="2AA699C2" w:rsidR="00707251" w:rsidRPr="008911E3" w:rsidRDefault="00707251" w:rsidP="00707251">
      <w:pPr>
        <w:widowControl w:val="0"/>
        <w:spacing w:after="0"/>
        <w:rPr>
          <w:rFonts w:ascii="Arial" w:hAnsi="Arial"/>
          <w:b/>
          <w:sz w:val="28"/>
          <w:szCs w:val="28"/>
          <w:lang w:val="en-US"/>
        </w:rPr>
      </w:pPr>
      <w:r w:rsidRPr="008911E3">
        <w:rPr>
          <w:rFonts w:ascii="Arial" w:hAnsi="Arial"/>
          <w:b/>
          <w:sz w:val="28"/>
          <w:szCs w:val="28"/>
          <w:lang w:val="en-US"/>
        </w:rPr>
        <w:fldChar w:fldCharType="begin"/>
      </w:r>
      <w:r w:rsidRPr="008911E3">
        <w:rPr>
          <w:rFonts w:ascii="Arial" w:hAnsi="Arial"/>
          <w:b/>
          <w:sz w:val="28"/>
          <w:szCs w:val="28"/>
          <w:lang w:val="en-US"/>
        </w:rPr>
        <w:instrText xml:space="preserve"> DOCPROPERTY  MeetingPlaceDates  \* MERGEFORMAT </w:instrText>
      </w:r>
      <w:r w:rsidRPr="008911E3">
        <w:rPr>
          <w:rFonts w:ascii="Arial" w:hAnsi="Arial"/>
          <w:b/>
          <w:sz w:val="28"/>
          <w:szCs w:val="28"/>
          <w:lang w:val="en-US"/>
        </w:rPr>
        <w:fldChar w:fldCharType="separate"/>
      </w:r>
      <w:r w:rsidR="008911E3" w:rsidRPr="008911E3">
        <w:rPr>
          <w:rFonts w:ascii="Arial" w:eastAsia="MS Mincho" w:hAnsi="Arial" w:cs="Arial"/>
          <w:b/>
          <w:bCs/>
          <w:sz w:val="28"/>
          <w:szCs w:val="28"/>
          <w:lang w:eastAsia="ja-JP"/>
        </w:rPr>
        <w:t xml:space="preserve">Toulouse, France, </w:t>
      </w:r>
      <w:r w:rsidR="00881839" w:rsidRPr="008911E3">
        <w:rPr>
          <w:rFonts w:ascii="Arial" w:hAnsi="Arial"/>
          <w:b/>
          <w:sz w:val="28"/>
          <w:szCs w:val="28"/>
          <w:lang w:val="en-US"/>
        </w:rPr>
        <w:t>August 21</w:t>
      </w:r>
      <w:r w:rsidR="00881839" w:rsidRPr="008911E3">
        <w:rPr>
          <w:rFonts w:ascii="Arial" w:hAnsi="Arial"/>
          <w:b/>
          <w:sz w:val="28"/>
          <w:szCs w:val="28"/>
          <w:vertAlign w:val="superscript"/>
          <w:lang w:val="en-US"/>
        </w:rPr>
        <w:t>st</w:t>
      </w:r>
      <w:r w:rsidR="00881839" w:rsidRPr="008911E3">
        <w:rPr>
          <w:rFonts w:ascii="Arial" w:hAnsi="Arial"/>
          <w:b/>
          <w:sz w:val="28"/>
          <w:szCs w:val="28"/>
          <w:lang w:val="en-US"/>
        </w:rPr>
        <w:t xml:space="preserve"> - August 25</w:t>
      </w:r>
      <w:r w:rsidR="00881839" w:rsidRPr="008911E3">
        <w:rPr>
          <w:rFonts w:ascii="Arial" w:hAnsi="Arial"/>
          <w:b/>
          <w:sz w:val="28"/>
          <w:szCs w:val="28"/>
          <w:vertAlign w:val="superscript"/>
          <w:lang w:val="en-US"/>
        </w:rPr>
        <w:t>th</w:t>
      </w:r>
      <w:r w:rsidRPr="008911E3">
        <w:rPr>
          <w:rFonts w:ascii="Arial" w:hAnsi="Arial"/>
          <w:b/>
          <w:sz w:val="28"/>
          <w:szCs w:val="28"/>
          <w:lang w:val="en-US"/>
        </w:rPr>
        <w:t>, 2023</w:t>
      </w:r>
      <w:r w:rsidRPr="008911E3">
        <w:rPr>
          <w:rFonts w:ascii="Arial" w:hAnsi="Arial"/>
          <w:b/>
          <w:sz w:val="28"/>
          <w:szCs w:val="28"/>
          <w:lang w:val="en-US"/>
        </w:rPr>
        <w:fldChar w:fldCharType="end"/>
      </w:r>
    </w:p>
    <w:bookmarkEnd w:id="0"/>
    <w:bookmarkEnd w:id="1"/>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065CC5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Views on NR DL and UL carrier phase positioning</w:t>
      </w:r>
    </w:p>
    <w:p w14:paraId="529C67FA" w14:textId="03C1FA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3082E616" w:rsidR="005057F7" w:rsidRPr="004631DD" w:rsidRDefault="006E32CB" w:rsidP="006E32CB">
      <w:pPr>
        <w:pStyle w:val="ListParagraph"/>
        <w:spacing w:before="120" w:after="120"/>
        <w:ind w:left="0"/>
        <w:contextualSpacing w:val="0"/>
        <w:jc w:val="both"/>
        <w:rPr>
          <w:lang w:val="en-US"/>
        </w:rPr>
      </w:pPr>
      <w:bookmarkStart w:id="2" w:name="_Hlk525462591"/>
      <w:r w:rsidRPr="004631DD">
        <w:rPr>
          <w:lang w:val="en-US"/>
        </w:rPr>
        <w:t xml:space="preserve">In Rel-16 native NR positioning support was standardized and in Rel-17 enhancements were made. </w:t>
      </w:r>
      <w:r w:rsidR="00CC2A98" w:rsidRPr="004631DD">
        <w:rPr>
          <w:lang w:val="en-US"/>
        </w:rPr>
        <w:t>At RAN#9</w:t>
      </w:r>
      <w:r w:rsidR="00542D0A" w:rsidRPr="004631DD">
        <w:rPr>
          <w:lang w:val="en-US"/>
        </w:rPr>
        <w:t>8</w:t>
      </w:r>
      <w:r w:rsidR="00CC2A98" w:rsidRPr="004631DD">
        <w:rPr>
          <w:lang w:val="en-US"/>
        </w:rPr>
        <w:t xml:space="preserve">, a new </w:t>
      </w:r>
      <w:r w:rsidR="00542D0A" w:rsidRPr="004631DD">
        <w:rPr>
          <w:lang w:val="en-US"/>
        </w:rPr>
        <w:t>work</w:t>
      </w:r>
      <w:r w:rsidR="00CC2A98" w:rsidRPr="004631DD">
        <w:rPr>
          <w:lang w:val="en-US"/>
        </w:rPr>
        <w:t xml:space="preserve"> item “</w:t>
      </w:r>
      <w:r w:rsidR="00542D0A" w:rsidRPr="004631DD">
        <w:rPr>
          <w:lang w:val="en-US"/>
        </w:rPr>
        <w:t>E</w:t>
      </w:r>
      <w:r w:rsidR="00CC2A98" w:rsidRPr="004631DD">
        <w:rPr>
          <w:lang w:val="en-US"/>
        </w:rPr>
        <w:t>xpanded and improved NR positioning” was approved</w:t>
      </w:r>
      <w:r w:rsidR="00164AD1">
        <w:rPr>
          <w:lang w:val="en-US"/>
        </w:rPr>
        <w:t xml:space="preserve"> and was updated at RAN#99</w:t>
      </w:r>
      <w:r w:rsidR="00CC2A98" w:rsidRPr="004631DD">
        <w:rPr>
          <w:lang w:val="en-US"/>
        </w:rPr>
        <w:t xml:space="preserve"> </w:t>
      </w:r>
      <w:r w:rsidR="0095287B" w:rsidRPr="004631DD">
        <w:rPr>
          <w:cs/>
          <w:lang w:val="en-US"/>
        </w:rPr>
        <w:fldChar w:fldCharType="begin"/>
      </w:r>
      <w:r w:rsidR="0095287B" w:rsidRPr="004631DD">
        <w:rPr>
          <w:lang w:val="en-US"/>
        </w:rPr>
        <w:instrText xml:space="preserve"> REF _Ref100325078 \r \h </w:instrText>
      </w:r>
      <w:r w:rsidR="00E1793B" w:rsidRPr="004631DD">
        <w:rPr>
          <w:lang w:val="en-US"/>
        </w:rPr>
        <w:instrText xml:space="preserve"> \* MERGEFORMAT </w:instrText>
      </w:r>
      <w:r w:rsidR="0095287B" w:rsidRPr="004631DD">
        <w:rPr>
          <w:cs/>
          <w:lang w:val="en-US"/>
        </w:rPr>
      </w:r>
      <w:r w:rsidR="0095287B" w:rsidRPr="004631DD">
        <w:rPr>
          <w:cs/>
          <w:lang w:val="en-US"/>
        </w:rPr>
        <w:fldChar w:fldCharType="separate"/>
      </w:r>
      <w:r w:rsidR="00DA1DA1" w:rsidRPr="004631DD">
        <w:rPr>
          <w:lang w:val="en-US"/>
        </w:rPr>
        <w:t>[1]</w:t>
      </w:r>
      <w:r w:rsidR="0095287B" w:rsidRPr="004631DD">
        <w:rPr>
          <w:cs/>
          <w:lang w:val="en-US"/>
        </w:rPr>
        <w:fldChar w:fldCharType="end"/>
      </w:r>
      <w:r w:rsidR="00542D0A" w:rsidRPr="004631DD">
        <w:rPr>
          <w:lang w:val="en-US"/>
        </w:rPr>
        <w:t>.</w:t>
      </w:r>
      <w:r w:rsidR="001E6960" w:rsidRPr="004631DD">
        <w:rPr>
          <w:lang w:val="en-US"/>
        </w:rPr>
        <w:t xml:space="preserve"> </w:t>
      </w:r>
      <w:r w:rsidRPr="004631DD">
        <w:rPr>
          <w:lang w:val="en-US"/>
        </w:rPr>
        <w:t>This contribution discussed our views related to NR Carrier phase positioning. Our companion contributions discuss our other views [</w:t>
      </w:r>
      <w:r w:rsidR="007B30D9" w:rsidRPr="004631DD">
        <w:rPr>
          <w:lang w:val="en-US"/>
        </w:rPr>
        <w:t>3</w:t>
      </w:r>
      <w:r w:rsidRPr="004631DD">
        <w:rPr>
          <w:lang w:val="en-US"/>
        </w:rPr>
        <w:t>-</w:t>
      </w:r>
      <w:r w:rsidR="009370B0" w:rsidRPr="004631DD">
        <w:rPr>
          <w:lang w:val="en-US"/>
        </w:rPr>
        <w:t>8</w:t>
      </w:r>
      <w:r w:rsidRPr="004631DD">
        <w:rPr>
          <w:lang w:val="en-US"/>
        </w:rPr>
        <w:t>]. The objective in the WID is:</w:t>
      </w:r>
    </w:p>
    <w:p w14:paraId="650CDB19" w14:textId="77777777" w:rsidR="006E32CB" w:rsidRPr="004631DD" w:rsidRDefault="006E32CB" w:rsidP="007B30D9">
      <w:pPr>
        <w:numPr>
          <w:ilvl w:val="0"/>
          <w:numId w:val="14"/>
        </w:numPr>
        <w:overflowPunct/>
        <w:autoSpaceDE/>
        <w:autoSpaceDN/>
        <w:adjustRightInd/>
        <w:spacing w:after="0" w:line="256" w:lineRule="auto"/>
        <w:textAlignment w:val="auto"/>
        <w:rPr>
          <w:rFonts w:eastAsia="MS Mincho"/>
          <w:lang w:val="en-US" w:eastAsia="ko-KR"/>
        </w:rPr>
      </w:pPr>
      <w:r w:rsidRPr="004631DD">
        <w:rPr>
          <w:rFonts w:eastAsia="MS Mincho"/>
          <w:lang w:eastAsia="ko-KR"/>
        </w:rPr>
        <w:t>Specify physical layer measurements and signalling to support NR DL and UL carrier phase positioning for UE-based, UE-assisted, and NG-RAN node assisted positioning [RAN1, RAN2, RAN3, RAN4].</w:t>
      </w:r>
    </w:p>
    <w:p w14:paraId="393E308A"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Existing DL PRS and UL SRS for positioning are used for NR carrier phase measurements.</w:t>
      </w:r>
    </w:p>
    <w:p w14:paraId="21D8EB89"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 xml:space="preserve">Specify measurements that are limited to a single carrier/PFL. </w:t>
      </w:r>
    </w:p>
    <w:p w14:paraId="4614B371" w14:textId="75BD179C" w:rsidR="006E32CB" w:rsidRPr="004631DD" w:rsidRDefault="006E32CB" w:rsidP="007B30D9">
      <w:pPr>
        <w:numPr>
          <w:ilvl w:val="1"/>
          <w:numId w:val="14"/>
        </w:numPr>
        <w:overflowPunct/>
        <w:autoSpaceDE/>
        <w:autoSpaceDN/>
        <w:adjustRightInd/>
        <w:spacing w:after="0" w:line="276" w:lineRule="auto"/>
        <w:textAlignment w:val="auto"/>
        <w:rPr>
          <w:rFonts w:eastAsiaTheme="minorHAnsi"/>
          <w:lang w:eastAsia="ko-KR"/>
        </w:rPr>
      </w:pPr>
      <w:r w:rsidRPr="004631DD">
        <w:rPr>
          <w:lang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bookmarkEnd w:id="2"/>
    <w:p w14:paraId="6191ECBF" w14:textId="3AF0EDF3" w:rsidR="0068255B" w:rsidRPr="0068255B" w:rsidRDefault="00425DC8" w:rsidP="0068255B">
      <w:pPr>
        <w:pStyle w:val="Heading1"/>
        <w:rPr>
          <w:lang w:val="en-US"/>
        </w:rPr>
      </w:pPr>
      <w:r>
        <w:rPr>
          <w:lang w:val="en-US"/>
        </w:rPr>
        <w:t>Overview of NR CP Positioning</w:t>
      </w:r>
      <w:bookmarkStart w:id="3" w:name="_Hlk4137067"/>
      <w:bookmarkStart w:id="4" w:name="_Hlk520894743"/>
      <w:bookmarkStart w:id="5" w:name="_Hlk7596973"/>
      <w:bookmarkStart w:id="6" w:name="_Hlk525462634"/>
      <w:bookmarkStart w:id="7" w:name="Proposal98262"/>
      <w:bookmarkStart w:id="8" w:name="Proposal38119"/>
    </w:p>
    <w:p w14:paraId="0DDEED3E" w14:textId="77777777" w:rsidR="0068255B" w:rsidRDefault="0068255B" w:rsidP="0068255B">
      <w:pPr>
        <w:spacing w:after="120"/>
        <w:jc w:val="both"/>
      </w:pPr>
      <w:r>
        <w:t xml:space="preserve">Fundamentally, carrier phase positioning technique utilizes phase measurements for multiple TRPs to estimate location of target UEs. The general concept of the carrier phase positioning is shown in </w:t>
      </w:r>
      <w:r w:rsidRPr="00841C98">
        <w:fldChar w:fldCharType="begin"/>
      </w:r>
      <w:r w:rsidRPr="00841C98">
        <w:instrText xml:space="preserve"> REF _Ref101786075 \h  \* MERGEFORMAT </w:instrText>
      </w:r>
      <w:r w:rsidRPr="00841C98">
        <w:fldChar w:fldCharType="separate"/>
      </w:r>
      <w:r w:rsidRPr="00841C98">
        <w:t xml:space="preserve">Figure </w:t>
      </w:r>
      <w:r w:rsidRPr="00841C98">
        <w:rPr>
          <w:noProof/>
        </w:rPr>
        <w:t>1</w:t>
      </w:r>
      <w:r w:rsidRPr="00841C98">
        <w:fldChar w:fldCharType="end"/>
      </w:r>
      <w:r>
        <w:t xml:space="preserve">, where a target UE and a reference device measures carrier phase measurement for PRS resources transmitted from multiple </w:t>
      </w:r>
      <w:proofErr w:type="spellStart"/>
      <w:r>
        <w:t>gNBs</w:t>
      </w:r>
      <w:proofErr w:type="spellEnd"/>
      <w:r>
        <w:t>/TRPs. In this section, we describe the key principle of CP positioning in more detail.</w:t>
      </w:r>
    </w:p>
    <w:p w14:paraId="3C402264" w14:textId="77777777" w:rsidR="0068255B" w:rsidRDefault="0068255B" w:rsidP="0068255B">
      <w:pPr>
        <w:keepNext/>
        <w:spacing w:after="120"/>
        <w:jc w:val="center"/>
      </w:pPr>
      <w:r>
        <w:rPr>
          <w:noProof/>
        </w:rPr>
        <w:drawing>
          <wp:inline distT="0" distB="0" distL="0" distR="0" wp14:anchorId="20019A13" wp14:editId="78808425">
            <wp:extent cx="2964618" cy="2161309"/>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03741905" w14:textId="77777777" w:rsidR="0068255B" w:rsidRPr="006877AD" w:rsidRDefault="0068255B" w:rsidP="0068255B">
      <w:pPr>
        <w:pStyle w:val="Caption"/>
        <w:jc w:val="center"/>
        <w:rPr>
          <w:b w:val="0"/>
          <w:bCs/>
        </w:rPr>
      </w:pPr>
      <w:bookmarkStart w:id="9"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Pr>
          <w:b w:val="0"/>
          <w:bCs/>
          <w:noProof/>
        </w:rPr>
        <w:t>1</w:t>
      </w:r>
      <w:r w:rsidRPr="006877AD">
        <w:rPr>
          <w:b w:val="0"/>
          <w:bCs/>
        </w:rPr>
        <w:fldChar w:fldCharType="end"/>
      </w:r>
      <w:bookmarkEnd w:id="9"/>
      <w:r>
        <w:rPr>
          <w:b w:val="0"/>
          <w:bCs/>
        </w:rPr>
        <w:t>. An illustrative example of overall concept of carrier phase positioning</w:t>
      </w:r>
    </w:p>
    <w:p w14:paraId="17F07B42" w14:textId="77777777" w:rsidR="0068255B" w:rsidRDefault="0068255B" w:rsidP="0068255B">
      <w:pPr>
        <w:spacing w:after="120"/>
        <w:jc w:val="both"/>
      </w:pPr>
      <w:r>
        <w:t xml:space="preserve">For mathematical notation, we denote the target UE by the </w:t>
      </w:r>
      <w:r w:rsidRPr="46C9EA2E">
        <w:rPr>
          <w:i/>
          <w:iCs/>
        </w:rPr>
        <w:t>k</w:t>
      </w:r>
      <w:r>
        <w:t>-</w:t>
      </w:r>
      <w:proofErr w:type="spellStart"/>
      <w:r>
        <w:t>th</w:t>
      </w:r>
      <w:proofErr w:type="spellEnd"/>
      <w:r>
        <w:t xml:space="preserve"> UE. Omitting noise, and assuming ideal propagation </w:t>
      </w:r>
      <w:proofErr w:type="spellStart"/>
      <w:r>
        <w:t>LoS</w:t>
      </w:r>
      <w:proofErr w:type="spellEnd"/>
      <w:r>
        <w:t>, the estimated phase measurement from this k-</w:t>
      </w:r>
      <w:proofErr w:type="spellStart"/>
      <w:r>
        <w:t>th</w:t>
      </w:r>
      <w:proofErr w:type="spellEnd"/>
      <w:r>
        <w:t xml:space="preserve"> UE for a PRS resource transmitted from the </w:t>
      </w:r>
      <w:proofErr w:type="spellStart"/>
      <w:r w:rsidRPr="46C9EA2E">
        <w:rPr>
          <w:i/>
          <w:iCs/>
        </w:rPr>
        <w:t>i</w:t>
      </w:r>
      <w:r>
        <w:t>-th</w:t>
      </w:r>
      <w:proofErr w:type="spellEnd"/>
      <w:r>
        <w:t xml:space="preserve"> TRP is denoted </w:t>
      </w:r>
      <w:proofErr w:type="gramStart"/>
      <w:r>
        <w:t>by</w:t>
      </w:r>
      <w:proofErr w:type="gramEnd"/>
    </w:p>
    <w:p w14:paraId="7FB54D6B" w14:textId="16D7198E" w:rsidR="0068255B" w:rsidRPr="00FD5FF2" w:rsidRDefault="00130477" w:rsidP="0068255B">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sidRPr="5FB0CAE1">
        <w:rPr>
          <w:color w:val="000000" w:themeColor="text1"/>
        </w:rPr>
        <w:t>(1)</w:t>
      </w:r>
    </w:p>
    <w:p w14:paraId="6967F5C8" w14:textId="39373A3C" w:rsidR="0068255B" w:rsidRDefault="0068255B" w:rsidP="0068255B">
      <w:pPr>
        <w:spacing w:after="120"/>
        <w:jc w:val="both"/>
        <w:rPr>
          <w:color w:val="000000" w:themeColor="text1"/>
        </w:rPr>
      </w:pPr>
      <w:r w:rsidRPr="46C9EA2E">
        <w:rPr>
          <w:color w:val="000000" w:themeColor="text1"/>
        </w:rPr>
        <w:t xml:space="preserve">Where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Pr="46C9EA2E">
        <w:rPr>
          <w:color w:val="000000" w:themeColor="text1"/>
        </w:rPr>
        <w:t xml:space="preserve"> to den</w:t>
      </w:r>
      <w:proofErr w:type="spellStart"/>
      <w:r w:rsidRPr="46C9EA2E">
        <w:rPr>
          <w:color w:val="000000" w:themeColor="text1"/>
        </w:rPr>
        <w:t>ote</w:t>
      </w:r>
      <w:proofErr w:type="spellEnd"/>
      <w:r w:rsidRPr="46C9EA2E">
        <w:rPr>
          <w:color w:val="000000" w:themeColor="text1"/>
        </w:rPr>
        <w:t xml:space="preserve"> the phase measurement in distance/cycles</w:t>
      </w:r>
      <w:r w:rsidRPr="46C9EA2E">
        <w:rPr>
          <w:rFonts w:eastAsia="Malgun Gothic"/>
          <w:color w:val="000000" w:themeColor="text1"/>
          <w:lang w:eastAsia="ko-KR"/>
        </w:rPr>
        <w:t xml:space="preserve"> and to leave out repeated use of </w:t>
      </w:r>
      <m:oMath>
        <m:r>
          <w:rPr>
            <w:rFonts w:ascii="Cambria Math" w:hAnsi="Cambria Math"/>
            <w:color w:val="000000" w:themeColor="text1"/>
          </w:rPr>
          <m:t>2π</m:t>
        </m:r>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 geographical distance between the </w:t>
      </w:r>
      <w:r w:rsidRPr="46C9EA2E">
        <w:rPr>
          <w:i/>
          <w:iCs/>
        </w:rPr>
        <w:t>k</w:t>
      </w:r>
      <w:r>
        <w:t>-</w:t>
      </w:r>
      <w:proofErr w:type="spellStart"/>
      <w:r>
        <w:t>th</w:t>
      </w:r>
      <w:proofErr w:type="spellEnd"/>
      <w:r>
        <w:t xml:space="preserve"> UE and the </w:t>
      </w:r>
      <w:proofErr w:type="spellStart"/>
      <w:r w:rsidRPr="46C9EA2E">
        <w:rPr>
          <w:i/>
          <w:iCs/>
        </w:rPr>
        <w:t>i</w:t>
      </w:r>
      <w:r>
        <w:t>-th</w:t>
      </w:r>
      <w:proofErr w:type="spellEnd"/>
      <w:r>
        <w:t xml:space="preserve"> TRP, internal phase reference bias at the </w:t>
      </w:r>
      <w:r w:rsidRPr="46C9EA2E">
        <w:rPr>
          <w:i/>
          <w:iCs/>
        </w:rPr>
        <w:t>k</w:t>
      </w:r>
      <w:r>
        <w:t>-</w:t>
      </w:r>
      <w:proofErr w:type="spellStart"/>
      <w:r>
        <w:t>th</w:t>
      </w:r>
      <w:proofErr w:type="spellEnd"/>
      <w:r>
        <w:t xml:space="preserve"> UE</w:t>
      </w:r>
      <w:r w:rsidR="00473834">
        <w:t xml:space="preserve"> in radians</w:t>
      </w:r>
      <w:r>
        <w:t xml:space="preserve">, internal phase reference bias at the </w:t>
      </w:r>
      <w:proofErr w:type="spellStart"/>
      <w:r w:rsidRPr="46C9EA2E">
        <w:rPr>
          <w:i/>
          <w:iCs/>
        </w:rPr>
        <w:t>i</w:t>
      </w:r>
      <w:r>
        <w:t>-th</w:t>
      </w:r>
      <w:proofErr w:type="spellEnd"/>
      <w:r>
        <w:t xml:space="preserve"> TRP</w:t>
      </w:r>
      <w:r w:rsidR="00473834">
        <w:t xml:space="preserve"> in radians</w:t>
      </w:r>
      <w:r>
        <w:t xml:space="preserve">,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similar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p>
    <w:p w14:paraId="544CF9DC" w14:textId="16C1EA17" w:rsidR="0068255B" w:rsidRDefault="0068255B" w:rsidP="0068255B">
      <w:pPr>
        <w:spacing w:after="120"/>
        <w:jc w:val="both"/>
        <w:rPr>
          <w:iCs/>
          <w:color w:val="000000" w:themeColor="text1"/>
        </w:rPr>
      </w:pPr>
      <w:r>
        <w:rPr>
          <w:iCs/>
          <w:color w:val="000000" w:themeColor="text1"/>
        </w:rPr>
        <w:t xml:space="preserve">After the UE measures phase measurement for PRS resources transmitted from both TRPs, </w:t>
      </w:r>
      <w:r w:rsidRPr="00DA00CD">
        <w:rPr>
          <w:iCs/>
          <w:color w:val="000000" w:themeColor="text1"/>
        </w:rPr>
        <w:t>the UE calculates the phase difference measurement for two different phase measurements</w:t>
      </w:r>
      <w:r>
        <w:rPr>
          <w:iCs/>
          <w:color w:val="000000" w:themeColor="text1"/>
        </w:rPr>
        <w:t xml:space="preserve"> and gets the following phase difference measurement.</w:t>
      </w:r>
    </w:p>
    <w:p w14:paraId="281A3E98" w14:textId="7EABE017" w:rsidR="0068255B" w:rsidRPr="00340F2A"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(2)</w:t>
      </w:r>
    </w:p>
    <w:p w14:paraId="11E0269D" w14:textId="77777777" w:rsidR="0068255B" w:rsidRDefault="0068255B" w:rsidP="0068255B">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 From sin</w:t>
      </w:r>
      <w:proofErr w:type="spellStart"/>
      <w:r w:rsidRPr="46C9EA2E">
        <w:rPr>
          <w:color w:val="000000" w:themeColor="text1"/>
        </w:rPr>
        <w:t>gle</w:t>
      </w:r>
      <w:proofErr w:type="spellEnd"/>
      <w:r w:rsidRPr="46C9EA2E">
        <w:rPr>
          <w:color w:val="000000" w:themeColor="text1"/>
        </w:rPr>
        <w:t xml:space="preserve"> difference operation, the phase bias from UE side was cancelled out </w:t>
      </w:r>
      <w:proofErr w:type="gramStart"/>
      <w:r w:rsidRPr="46C9EA2E">
        <w:rPr>
          <w:color w:val="000000" w:themeColor="text1"/>
        </w:rPr>
        <w:t>similar to</w:t>
      </w:r>
      <w:proofErr w:type="gramEnd"/>
      <w:r w:rsidRPr="46C9EA2E">
        <w:rPr>
          <w:color w:val="000000" w:themeColor="text1"/>
        </w:rPr>
        <w:t xml:space="preserve"> the RSTD measurement of DL-TDOA. The </w:t>
      </w:r>
      <w:r w:rsidRPr="46C9EA2E">
        <w:rPr>
          <w:i/>
          <w:iCs/>
          <w:color w:val="000000" w:themeColor="text1"/>
        </w:rPr>
        <w:t>k</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UE needs to report this measurement to the LMF.</w:t>
      </w:r>
    </w:p>
    <w:p w14:paraId="5F35FCE5" w14:textId="77777777" w:rsidR="0068255B" w:rsidRDefault="0068255B" w:rsidP="0068255B">
      <w:pPr>
        <w:spacing w:after="120"/>
        <w:jc w:val="both"/>
        <w:rPr>
          <w:color w:val="000000" w:themeColor="text1"/>
        </w:rPr>
      </w:pPr>
      <w:r w:rsidRPr="46C9EA2E">
        <w:rPr>
          <w:color w:val="000000" w:themeColor="text1"/>
        </w:rPr>
        <w:t xml:space="preserve">After single difference operation, the phase error between two TRPs are remaining in the phase difference measurement, and it needs to be compensated for. We propose using </w:t>
      </w:r>
      <w:r>
        <w:rPr>
          <w:color w:val="000000" w:themeColor="text1"/>
        </w:rPr>
        <w:t xml:space="preserve">a </w:t>
      </w:r>
      <w:r w:rsidRPr="46C9EA2E">
        <w:rPr>
          <w:color w:val="000000" w:themeColor="text1"/>
        </w:rPr>
        <w:t>reference UE to remove this error. The phase error between TRPs is remaining but it is cancelled by double differential operation using phase difference measurements of reference device such as reference UE. The location of the reference UE should be already known to the LMF accurately.</w:t>
      </w:r>
    </w:p>
    <w:p w14:paraId="3533CF4F" w14:textId="59BC70BC" w:rsidR="0068255B" w:rsidRPr="00EA163C" w:rsidRDefault="0068255B" w:rsidP="0068255B">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proofErr w:type="spellStart"/>
      <w:r w:rsidRPr="003F7E55">
        <w:rPr>
          <w:i/>
          <w:color w:val="000000" w:themeColor="text1"/>
        </w:rPr>
        <w:t>i</w:t>
      </w:r>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phase difference measurement at the reference UE is denoted by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The refe</w:t>
      </w:r>
      <w:proofErr w:type="spellStart"/>
      <w:r>
        <w:rPr>
          <w:iCs/>
          <w:color w:val="000000" w:themeColor="text1"/>
        </w:rPr>
        <w:t>rence</w:t>
      </w:r>
      <w:proofErr w:type="spellEnd"/>
      <w:r>
        <w:rPr>
          <w:iCs/>
          <w:color w:val="000000" w:themeColor="text1"/>
        </w:rPr>
        <w:t xml:space="preserve"> UE also reports the phase difference measurement to the LMF, and then it calculates double difference measurement as follows:</w:t>
      </w:r>
    </w:p>
    <w:p w14:paraId="1FA4D5AE" w14:textId="77777777" w:rsidR="0068255B" w:rsidRPr="002636E3"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(3)</w:t>
      </w:r>
    </w:p>
    <w:p w14:paraId="10C8E11C" w14:textId="283E231D" w:rsidR="0063096E" w:rsidRDefault="0068255B" w:rsidP="0068255B">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xml:space="preserve">. In the end, the phase error between TRPs </w:t>
      </w:r>
      <w:r w:rsidR="000B3B81">
        <w:rPr>
          <w:color w:val="000000" w:themeColor="text1"/>
        </w:rPr>
        <w:t>is</w:t>
      </w:r>
      <w:r w:rsidR="000B3B81" w:rsidRPr="46C9EA2E">
        <w:rPr>
          <w:color w:val="000000" w:themeColor="text1"/>
        </w:rPr>
        <w:t xml:space="preserve"> </w:t>
      </w:r>
      <w:r w:rsidRPr="46C9EA2E">
        <w:rPr>
          <w:color w:val="000000" w:themeColor="text1"/>
        </w:rPr>
        <w:t xml:space="preserve">cancelled out. The only remaining ambiguity is the integer numbers and location of the target UE and the </w:t>
      </w:r>
      <w:r>
        <w:rPr>
          <w:color w:val="000000" w:themeColor="text1"/>
        </w:rPr>
        <w:t xml:space="preserve">entity calculating the location (i.e., LMF in UE-assisted or UE in UE-based) </w:t>
      </w:r>
      <w:r w:rsidRPr="46C9EA2E">
        <w:rPr>
          <w:color w:val="000000" w:themeColor="text1"/>
        </w:rPr>
        <w:t xml:space="preserve">should resolve it. We discuss how to resolve the integer ambiguity in more detail in the </w:t>
      </w:r>
      <w:r>
        <w:rPr>
          <w:color w:val="000000" w:themeColor="text1"/>
        </w:rPr>
        <w:t>next</w:t>
      </w:r>
      <w:r w:rsidRPr="46C9EA2E">
        <w:rPr>
          <w:color w:val="000000" w:themeColor="text1"/>
        </w:rPr>
        <w:t xml:space="preserve"> section. </w:t>
      </w:r>
      <w:r>
        <w:t xml:space="preserve">UL carrier phase was agreed to be included as part of the study item. An overview of UL CP is </w:t>
      </w:r>
      <w:r w:rsidRPr="00B96692">
        <w:t xml:space="preserve">shown </w:t>
      </w:r>
      <w:r w:rsidRPr="00B96692">
        <w:fldChar w:fldCharType="begin"/>
      </w:r>
      <w:r w:rsidRPr="00B96692">
        <w:instrText xml:space="preserve"> REF _Ref111189401 \h  \* MERGEFORMAT </w:instrText>
      </w:r>
      <w:r w:rsidRPr="00B96692">
        <w:fldChar w:fldCharType="separate"/>
      </w:r>
      <w:r w:rsidRPr="00B96692">
        <w:t xml:space="preserve">Figure </w:t>
      </w:r>
      <w:r w:rsidRPr="00B96692">
        <w:rPr>
          <w:noProof/>
        </w:rPr>
        <w:t>2</w:t>
      </w:r>
      <w:r w:rsidRPr="00B96692">
        <w:fldChar w:fldCharType="end"/>
      </w:r>
      <w:r w:rsidRPr="00B96692">
        <w:t>.</w:t>
      </w:r>
      <w:r>
        <w:t xml:space="preserve"> 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r w:rsidR="0063096E">
        <w:t>.</w:t>
      </w:r>
    </w:p>
    <w:p w14:paraId="5F9B9396" w14:textId="77777777" w:rsidR="00473834" w:rsidRDefault="00473834" w:rsidP="00473834">
      <w:pPr>
        <w:keepNext/>
        <w:spacing w:after="0"/>
        <w:jc w:val="center"/>
      </w:pPr>
      <w:r>
        <w:rPr>
          <w:noProof/>
        </w:rPr>
        <w:drawing>
          <wp:inline distT="0" distB="0" distL="0" distR="0" wp14:anchorId="534D4CEC" wp14:editId="578CEAA6">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C1C2A9C" w14:textId="5532EBA9" w:rsidR="00473834" w:rsidRPr="00473834" w:rsidRDefault="00473834" w:rsidP="00473834">
      <w:pPr>
        <w:pStyle w:val="Caption"/>
        <w:jc w:val="center"/>
        <w:rPr>
          <w:b w:val="0"/>
          <w:bCs/>
          <w:lang w:val="en-US"/>
        </w:rPr>
      </w:pPr>
      <w:bookmarkStart w:id="10"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10"/>
      <w:r w:rsidRPr="00DD48C4">
        <w:rPr>
          <w:b w:val="0"/>
          <w:bCs/>
        </w:rPr>
        <w:t>. Overview of UL Carrier Phas</w:t>
      </w:r>
      <w:r>
        <w:rPr>
          <w:b w:val="0"/>
          <w:bCs/>
          <w:lang w:val="en-US"/>
        </w:rPr>
        <w:t>e</w:t>
      </w:r>
    </w:p>
    <w:p w14:paraId="42AEEF40" w14:textId="3F3D716B" w:rsidR="0068255B" w:rsidRPr="001E0F7E" w:rsidRDefault="0068255B" w:rsidP="001E0F7E">
      <w:pPr>
        <w:pStyle w:val="Heading1"/>
        <w:rPr>
          <w:lang w:val="en-US"/>
        </w:rPr>
      </w:pPr>
      <w:r w:rsidRPr="001E0F7E">
        <w:rPr>
          <w:lang w:val="en-US"/>
        </w:rPr>
        <w:lastRenderedPageBreak/>
        <w:t>Enhancements</w:t>
      </w:r>
      <w:r w:rsidR="00193651">
        <w:rPr>
          <w:lang w:val="en-US"/>
        </w:rPr>
        <w:t xml:space="preserve"> for CPP</w:t>
      </w:r>
    </w:p>
    <w:p w14:paraId="58AF5E49" w14:textId="2DEFA778" w:rsidR="00425DC8" w:rsidRDefault="007F7B79" w:rsidP="00425DC8">
      <w:pPr>
        <w:pStyle w:val="Heading2"/>
      </w:pPr>
      <w:r>
        <w:t>Additional measurement</w:t>
      </w:r>
      <w:r w:rsidR="00193651">
        <w:t>s</w:t>
      </w:r>
    </w:p>
    <w:p w14:paraId="3F6A46FB" w14:textId="67DF33D4" w:rsidR="0063096E" w:rsidRDefault="0068255B" w:rsidP="002921E9">
      <w:r>
        <w:t>In this section, we discuss the necessary enhancement to introduce CP positioning on top of the currently supported positioning techniques.</w:t>
      </w:r>
    </w:p>
    <w:p w14:paraId="5DF64F78" w14:textId="2915ECA6" w:rsidR="0068255B" w:rsidRDefault="00BB462B" w:rsidP="0023241E">
      <w:r w:rsidRPr="001E0F7E">
        <w:t xml:space="preserve">For the </w:t>
      </w:r>
      <w:r>
        <w:t xml:space="preserve">reference point </w:t>
      </w:r>
      <w:r w:rsidR="00116B4F">
        <w:t xml:space="preserve">definition of CP measurement, </w:t>
      </w:r>
      <w:r w:rsidR="00DB07A4">
        <w:rPr>
          <w:bCs/>
          <w:lang w:eastAsia="x-none"/>
        </w:rPr>
        <w:t xml:space="preserve">the listed two options were discussed for the reference point and </w:t>
      </w:r>
      <w:r w:rsidR="00664115">
        <w:rPr>
          <w:bCs/>
          <w:lang w:eastAsia="x-none"/>
        </w:rPr>
        <w:t xml:space="preserve">in the end, </w:t>
      </w:r>
      <w:r w:rsidR="007242DA">
        <w:t xml:space="preserve">option 1 of the previous agreement was taken </w:t>
      </w:r>
      <w:r w:rsidR="00116B4F">
        <w:t>a</w:t>
      </w:r>
      <w:r w:rsidR="00116B4F" w:rsidRPr="00BB462B">
        <w:t>t RAN1#113 meeting</w:t>
      </w:r>
      <w:r w:rsidR="0068255B" w:rsidRPr="00BB462B">
        <w:t xml:space="preserve">: </w:t>
      </w:r>
    </w:p>
    <w:p w14:paraId="29F975D9" w14:textId="77777777" w:rsidR="00664115" w:rsidRPr="001E0F7E" w:rsidRDefault="00664115" w:rsidP="00664115">
      <w:pPr>
        <w:spacing w:after="0"/>
        <w:rPr>
          <w:b/>
          <w:highlight w:val="green"/>
          <w:lang w:eastAsia="x-none"/>
        </w:rPr>
      </w:pPr>
      <w:r w:rsidRPr="001E0F7E">
        <w:rPr>
          <w:b/>
          <w:highlight w:val="green"/>
          <w:lang w:eastAsia="x-none"/>
        </w:rPr>
        <w:t>Agreement</w:t>
      </w:r>
    </w:p>
    <w:p w14:paraId="622ABCF1" w14:textId="77777777" w:rsidR="00664115" w:rsidRPr="003A6D9E" w:rsidRDefault="00664115" w:rsidP="00664115">
      <w:pPr>
        <w:overflowPunct/>
        <w:autoSpaceDE/>
        <w:autoSpaceDN/>
        <w:adjustRightInd/>
        <w:spacing w:after="0"/>
        <w:jc w:val="both"/>
        <w:rPr>
          <w:iCs/>
          <w:lang w:eastAsia="ja-JP"/>
        </w:rPr>
      </w:pPr>
      <w:r w:rsidRPr="003A6D9E">
        <w:rPr>
          <w:iCs/>
          <w:lang w:eastAsia="ja-JP"/>
        </w:rPr>
        <w:t>Support one of the following options for the definition of the reference point of the UE/TRP carrier phase measurements (down-selection in RAN1#113).</w:t>
      </w:r>
    </w:p>
    <w:p w14:paraId="1C9F471A" w14:textId="77777777" w:rsidR="00664115" w:rsidRDefault="00664115" w:rsidP="00664115">
      <w:pPr>
        <w:pStyle w:val="ListParagraph"/>
        <w:numPr>
          <w:ilvl w:val="0"/>
          <w:numId w:val="27"/>
        </w:numPr>
        <w:overflowPunct/>
        <w:autoSpaceDE/>
        <w:autoSpaceDN/>
        <w:adjustRightInd/>
        <w:spacing w:after="0"/>
        <w:jc w:val="both"/>
        <w:rPr>
          <w:iCs/>
          <w:lang w:eastAsia="ja-JP"/>
        </w:rPr>
      </w:pPr>
      <w:r w:rsidRPr="003A6D9E">
        <w:rPr>
          <w:iCs/>
          <w:lang w:eastAsia="ja-JP"/>
        </w:rPr>
        <w:t>Option 1:</w:t>
      </w:r>
    </w:p>
    <w:p w14:paraId="25776EA3" w14:textId="77777777" w:rsidR="00664115" w:rsidRDefault="00664115" w:rsidP="00664115">
      <w:pPr>
        <w:pStyle w:val="ListParagraph"/>
        <w:numPr>
          <w:ilvl w:val="1"/>
          <w:numId w:val="27"/>
        </w:numPr>
        <w:overflowPunct/>
        <w:autoSpaceDE/>
        <w:autoSpaceDN/>
        <w:adjustRightInd/>
        <w:spacing w:after="0"/>
        <w:jc w:val="both"/>
        <w:rPr>
          <w:iCs/>
          <w:lang w:eastAsia="ja-JP"/>
        </w:rPr>
      </w:pPr>
      <w:r w:rsidRPr="003A6D9E">
        <w:rPr>
          <w:iCs/>
          <w:lang w:eastAsia="ja-JP"/>
        </w:rPr>
        <w:t>The reference point of the UE carrier phase measurements is defined the same as the reference point of RSTD for frequency range 1 and frequency range 2.</w:t>
      </w:r>
    </w:p>
    <w:p w14:paraId="71DC33E9" w14:textId="77777777" w:rsidR="00664115" w:rsidRDefault="00664115" w:rsidP="00664115">
      <w:pPr>
        <w:pStyle w:val="ListParagraph"/>
        <w:numPr>
          <w:ilvl w:val="1"/>
          <w:numId w:val="27"/>
        </w:numPr>
        <w:overflowPunct/>
        <w:autoSpaceDE/>
        <w:autoSpaceDN/>
        <w:adjustRightInd/>
        <w:spacing w:after="0"/>
        <w:jc w:val="both"/>
        <w:rPr>
          <w:iCs/>
          <w:lang w:eastAsia="ja-JP"/>
        </w:rPr>
      </w:pPr>
      <w:r w:rsidRPr="003A6D9E">
        <w:rPr>
          <w:iCs/>
          <w:lang w:eastAsia="ja-JP"/>
        </w:rPr>
        <w:t>The reference point of the TRP carrier phase measurements is defined the same as the reference point of RTOA for frequency range 1 and frequency range 2.</w:t>
      </w:r>
    </w:p>
    <w:p w14:paraId="27C0638A" w14:textId="77777777" w:rsidR="00664115" w:rsidRPr="003A6D9E" w:rsidRDefault="00664115" w:rsidP="00664115">
      <w:pPr>
        <w:pStyle w:val="ListParagraph"/>
        <w:numPr>
          <w:ilvl w:val="1"/>
          <w:numId w:val="27"/>
        </w:numPr>
        <w:overflowPunct/>
        <w:autoSpaceDE/>
        <w:autoSpaceDN/>
        <w:adjustRightInd/>
        <w:spacing w:after="0"/>
        <w:jc w:val="both"/>
        <w:rPr>
          <w:iCs/>
          <w:lang w:eastAsia="ja-JP"/>
        </w:rPr>
      </w:pPr>
      <w:r w:rsidRPr="003A6D9E">
        <w:rPr>
          <w:iCs/>
          <w:lang w:eastAsia="ja-JP"/>
        </w:rPr>
        <w:t>Note: It is up to UE/TRP’s implementation on how to map the carrier phase to the reference point for reporting.</w:t>
      </w:r>
    </w:p>
    <w:p w14:paraId="1AB75C35" w14:textId="77777777" w:rsidR="00664115" w:rsidRDefault="00664115" w:rsidP="00664115">
      <w:pPr>
        <w:pStyle w:val="ListParagraph"/>
        <w:numPr>
          <w:ilvl w:val="0"/>
          <w:numId w:val="27"/>
        </w:numPr>
        <w:overflowPunct/>
        <w:autoSpaceDE/>
        <w:autoSpaceDN/>
        <w:adjustRightInd/>
        <w:spacing w:after="0"/>
        <w:jc w:val="both"/>
        <w:rPr>
          <w:iCs/>
          <w:lang w:eastAsia="ja-JP"/>
        </w:rPr>
      </w:pPr>
      <w:r w:rsidRPr="003A6D9E">
        <w:rPr>
          <w:iCs/>
          <w:lang w:eastAsia="ja-JP"/>
        </w:rPr>
        <w:t xml:space="preserve">Option 2: </w:t>
      </w:r>
    </w:p>
    <w:p w14:paraId="07592424" w14:textId="77777777" w:rsidR="00664115" w:rsidRDefault="00664115" w:rsidP="00664115">
      <w:pPr>
        <w:pStyle w:val="ListParagraph"/>
        <w:numPr>
          <w:ilvl w:val="1"/>
          <w:numId w:val="27"/>
        </w:numPr>
        <w:overflowPunct/>
        <w:autoSpaceDE/>
        <w:autoSpaceDN/>
        <w:adjustRightInd/>
        <w:spacing w:after="0"/>
        <w:jc w:val="both"/>
        <w:rPr>
          <w:iCs/>
          <w:lang w:eastAsia="ja-JP"/>
        </w:rPr>
      </w:pPr>
      <w:r w:rsidRPr="003A6D9E">
        <w:rPr>
          <w:iCs/>
          <w:lang w:eastAsia="ja-JP"/>
        </w:rPr>
        <w:t xml:space="preserve">The reference point of the UE/TRP carrier phase measurements is defined as the antenna phase </w:t>
      </w:r>
      <w:proofErr w:type="spellStart"/>
      <w:r w:rsidRPr="003A6D9E">
        <w:rPr>
          <w:iCs/>
          <w:lang w:eastAsia="ja-JP"/>
        </w:rPr>
        <w:t>center</w:t>
      </w:r>
      <w:proofErr w:type="spellEnd"/>
      <w:r w:rsidRPr="003A6D9E">
        <w:rPr>
          <w:iCs/>
          <w:lang w:eastAsia="ja-JP"/>
        </w:rPr>
        <w:t xml:space="preserve"> of the UE/TRP Rx antenna for frequency range 1 and frequency range 2.</w:t>
      </w:r>
    </w:p>
    <w:p w14:paraId="01CC261D" w14:textId="77777777" w:rsidR="00664115" w:rsidRDefault="00664115" w:rsidP="00664115">
      <w:pPr>
        <w:pStyle w:val="ListParagraph"/>
        <w:numPr>
          <w:ilvl w:val="1"/>
          <w:numId w:val="27"/>
        </w:numPr>
        <w:overflowPunct/>
        <w:autoSpaceDE/>
        <w:autoSpaceDN/>
        <w:adjustRightInd/>
        <w:spacing w:after="0"/>
        <w:jc w:val="both"/>
        <w:rPr>
          <w:iCs/>
          <w:lang w:eastAsia="ja-JP"/>
        </w:rPr>
      </w:pPr>
      <w:r w:rsidRPr="003A6D9E">
        <w:rPr>
          <w:iCs/>
          <w:lang w:eastAsia="ja-JP"/>
        </w:rPr>
        <w:t xml:space="preserve">UE/TRP should provide the antenna phase </w:t>
      </w:r>
      <w:proofErr w:type="spellStart"/>
      <w:r w:rsidRPr="003A6D9E">
        <w:rPr>
          <w:iCs/>
          <w:lang w:eastAsia="ja-JP"/>
        </w:rPr>
        <w:t>center</w:t>
      </w:r>
      <w:proofErr w:type="spellEnd"/>
      <w:r w:rsidRPr="003A6D9E">
        <w:rPr>
          <w:iCs/>
          <w:lang w:eastAsia="ja-JP"/>
        </w:rPr>
        <w:t xml:space="preserve"> offset (PCO), i.e., the relative position between the antenna phase </w:t>
      </w:r>
      <w:proofErr w:type="spellStart"/>
      <w:r w:rsidRPr="003A6D9E">
        <w:rPr>
          <w:iCs/>
          <w:lang w:eastAsia="ja-JP"/>
        </w:rPr>
        <w:t>center</w:t>
      </w:r>
      <w:proofErr w:type="spellEnd"/>
      <w:r w:rsidRPr="003A6D9E">
        <w:rPr>
          <w:iCs/>
          <w:lang w:eastAsia="ja-JP"/>
        </w:rPr>
        <w:t xml:space="preserve"> and the antenna connector to </w:t>
      </w:r>
      <w:proofErr w:type="gramStart"/>
      <w:r w:rsidRPr="003A6D9E">
        <w:rPr>
          <w:iCs/>
          <w:lang w:eastAsia="ja-JP"/>
        </w:rPr>
        <w:t>LMF</w:t>
      </w:r>
      <w:proofErr w:type="gramEnd"/>
    </w:p>
    <w:p w14:paraId="0FDEE062" w14:textId="77777777" w:rsidR="00664115" w:rsidRPr="003A6D9E" w:rsidRDefault="00664115" w:rsidP="00664115">
      <w:pPr>
        <w:pStyle w:val="ListParagraph"/>
        <w:numPr>
          <w:ilvl w:val="1"/>
          <w:numId w:val="27"/>
        </w:numPr>
        <w:overflowPunct/>
        <w:autoSpaceDE/>
        <w:autoSpaceDN/>
        <w:adjustRightInd/>
        <w:spacing w:after="0"/>
        <w:jc w:val="both"/>
        <w:rPr>
          <w:iCs/>
          <w:lang w:eastAsia="ja-JP"/>
        </w:rPr>
      </w:pPr>
      <w:r w:rsidRPr="003A6D9E">
        <w:rPr>
          <w:iCs/>
          <w:lang w:eastAsia="ja-JP"/>
        </w:rPr>
        <w:t>FFS: the more details of the PCO reporting, e.g., in LCS or GCS frame</w:t>
      </w:r>
    </w:p>
    <w:p w14:paraId="247E16F5" w14:textId="77777777" w:rsidR="00116B4F" w:rsidRPr="00855D2E" w:rsidRDefault="00116B4F" w:rsidP="001E0F7E">
      <w:pPr>
        <w:spacing w:after="0"/>
        <w:rPr>
          <w:b/>
          <w:lang w:eastAsia="x-none"/>
        </w:rPr>
      </w:pPr>
      <w:r w:rsidRPr="00855D2E">
        <w:rPr>
          <w:b/>
          <w:highlight w:val="green"/>
          <w:lang w:eastAsia="x-none"/>
        </w:rPr>
        <w:t>Agreement</w:t>
      </w:r>
    </w:p>
    <w:p w14:paraId="144389E7" w14:textId="77777777" w:rsidR="00116B4F" w:rsidRPr="00855D2E" w:rsidRDefault="00116B4F" w:rsidP="001E0F7E">
      <w:pPr>
        <w:spacing w:after="0"/>
        <w:rPr>
          <w:bCs/>
          <w:lang w:eastAsia="x-none"/>
        </w:rPr>
      </w:pPr>
      <w:r w:rsidRPr="00855D2E">
        <w:rPr>
          <w:iCs/>
          <w:lang w:eastAsia="ja-JP"/>
        </w:rPr>
        <w:t>Support the following definition of the reference point of the UE/TRP carrier phase measurements</w:t>
      </w:r>
      <w:r w:rsidRPr="00855D2E">
        <w:rPr>
          <w:bCs/>
          <w:lang w:eastAsia="x-none"/>
        </w:rPr>
        <w:t xml:space="preserve">: </w:t>
      </w:r>
    </w:p>
    <w:p w14:paraId="7E0E0EAC" w14:textId="77777777" w:rsidR="00116B4F" w:rsidRPr="00855D2E" w:rsidRDefault="00116B4F" w:rsidP="00116B4F">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The reference point of the UE carrier phase measurements is defined the same as the reference point of RSTD for both frequency range 1 and frequency range 2.</w:t>
      </w:r>
    </w:p>
    <w:p w14:paraId="7C55DFAE" w14:textId="77777777" w:rsidR="00116B4F" w:rsidRPr="00855D2E" w:rsidRDefault="00116B4F" w:rsidP="00116B4F">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The reference point of the TRP carrier phase measurements is defined the same as the reference point of RTOA for both frequency range 1 and frequency range 2.</w:t>
      </w:r>
    </w:p>
    <w:p w14:paraId="05731884" w14:textId="77777777" w:rsidR="00116B4F" w:rsidRDefault="00116B4F" w:rsidP="00116B4F">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Note: It is up to UE/TRP’s implementation on how to map the carrier phase to the reference point for measurement reporting.</w:t>
      </w:r>
    </w:p>
    <w:p w14:paraId="3BEDA21B" w14:textId="3392D526" w:rsidR="005C6F4F" w:rsidRPr="00855D2E" w:rsidRDefault="005C6F4F" w:rsidP="001E0F7E">
      <w:pPr>
        <w:overflowPunct/>
        <w:autoSpaceDE/>
        <w:autoSpaceDN/>
        <w:adjustRightInd/>
        <w:snapToGrid w:val="0"/>
        <w:spacing w:after="0"/>
        <w:textAlignment w:val="auto"/>
        <w:rPr>
          <w:rFonts w:eastAsia="Calibri"/>
          <w:iCs/>
        </w:rPr>
      </w:pPr>
    </w:p>
    <w:p w14:paraId="71C09936" w14:textId="36EC60BD" w:rsidR="0068255B" w:rsidRDefault="0023241E" w:rsidP="0068255B">
      <w:pPr>
        <w:rPr>
          <w:rFonts w:eastAsia="Times New Roman"/>
          <w:szCs w:val="24"/>
          <w:lang w:val="en-US"/>
        </w:rPr>
      </w:pPr>
      <w:r>
        <w:rPr>
          <w:rFonts w:eastAsia="Times New Roman"/>
          <w:szCs w:val="24"/>
          <w:lang w:val="en-US"/>
        </w:rPr>
        <w:t xml:space="preserve">Although the PCO was not </w:t>
      </w:r>
      <w:r w:rsidR="0033142F">
        <w:rPr>
          <w:rFonts w:eastAsia="Times New Roman"/>
          <w:szCs w:val="24"/>
          <w:lang w:val="en-US"/>
        </w:rPr>
        <w:t>reflected into the</w:t>
      </w:r>
      <w:r w:rsidR="002579E5">
        <w:rPr>
          <w:rFonts w:eastAsia="Times New Roman"/>
          <w:szCs w:val="24"/>
          <w:lang w:val="en-US"/>
        </w:rPr>
        <w:t xml:space="preserve"> part of the</w:t>
      </w:r>
      <w:r w:rsidR="0033142F">
        <w:rPr>
          <w:rFonts w:eastAsia="Times New Roman"/>
          <w:szCs w:val="24"/>
          <w:lang w:val="en-US"/>
        </w:rPr>
        <w:t xml:space="preserve"> definition</w:t>
      </w:r>
      <w:r w:rsidR="0030016A">
        <w:rPr>
          <w:rFonts w:eastAsia="Times New Roman"/>
          <w:szCs w:val="24"/>
          <w:lang w:val="en-US"/>
        </w:rPr>
        <w:t xml:space="preserve"> </w:t>
      </w:r>
      <w:r w:rsidR="0033142F">
        <w:rPr>
          <w:rFonts w:eastAsia="Times New Roman"/>
          <w:szCs w:val="24"/>
          <w:lang w:val="en-US"/>
        </w:rPr>
        <w:t>of reference point, but it is obvious that t</w:t>
      </w:r>
      <w:r w:rsidR="0030016A">
        <w:rPr>
          <w:rFonts w:eastAsia="Times New Roman"/>
          <w:szCs w:val="24"/>
          <w:lang w:val="en-US"/>
        </w:rPr>
        <w:t xml:space="preserve">he PCO is an important impairment for NR CPP which should be handled with a standardized solution rather than relying on implementation. </w:t>
      </w:r>
      <w:r w:rsidR="00F04111">
        <w:rPr>
          <w:rFonts w:eastAsia="Times New Roman"/>
          <w:szCs w:val="24"/>
          <w:lang w:val="en-US"/>
        </w:rPr>
        <w:t xml:space="preserve">Thus, we still think PCO issue is still on the table and </w:t>
      </w:r>
      <w:r w:rsidR="00E10611">
        <w:rPr>
          <w:rFonts w:eastAsia="Times New Roman"/>
          <w:szCs w:val="24"/>
          <w:lang w:val="en-US"/>
        </w:rPr>
        <w:t>the impairment mitigation method</w:t>
      </w:r>
      <w:r w:rsidR="00EC18B0">
        <w:rPr>
          <w:rFonts w:eastAsia="Times New Roman"/>
          <w:szCs w:val="24"/>
          <w:lang w:val="en-US"/>
        </w:rPr>
        <w:t xml:space="preserve"> should be discussed including measurement compensation and reporting of PCO information.</w:t>
      </w:r>
    </w:p>
    <w:p w14:paraId="00BCF6DF" w14:textId="6CEABB5F" w:rsidR="00B02114" w:rsidRDefault="00B02114" w:rsidP="0068255B">
      <w:pPr>
        <w:rPr>
          <w:iCs/>
        </w:rPr>
      </w:pPr>
      <w:r w:rsidRPr="00B02114">
        <w:rPr>
          <w:rFonts w:eastAsia="Times New Roman"/>
          <w:b/>
          <w:bCs/>
          <w:szCs w:val="24"/>
          <w:lang w:val="en-US"/>
        </w:rPr>
        <w:t xml:space="preserve">Proposal </w:t>
      </w:r>
      <w:r w:rsidR="00674620">
        <w:rPr>
          <w:rFonts w:eastAsia="Times New Roman"/>
          <w:b/>
          <w:bCs/>
          <w:szCs w:val="24"/>
          <w:lang w:val="en-US"/>
        </w:rPr>
        <w:t>1</w:t>
      </w:r>
      <w:r>
        <w:rPr>
          <w:rFonts w:eastAsia="Times New Roman"/>
          <w:szCs w:val="24"/>
          <w:lang w:val="en-US"/>
        </w:rPr>
        <w:t xml:space="preserve">: </w:t>
      </w:r>
      <w:r w:rsidR="00EC18B0">
        <w:rPr>
          <w:rFonts w:eastAsia="Times New Roman"/>
          <w:szCs w:val="24"/>
          <w:lang w:val="en-US"/>
        </w:rPr>
        <w:t>RAN1</w:t>
      </w:r>
      <w:r w:rsidR="005C397F">
        <w:rPr>
          <w:rFonts w:eastAsia="Times New Roman"/>
          <w:szCs w:val="24"/>
          <w:lang w:val="en-US"/>
        </w:rPr>
        <w:t xml:space="preserve"> should discuss solutions to mitigate </w:t>
      </w:r>
      <w:r w:rsidR="00B63B7F">
        <w:rPr>
          <w:rFonts w:eastAsia="Times New Roman"/>
          <w:szCs w:val="24"/>
          <w:lang w:val="en-US"/>
        </w:rPr>
        <w:t xml:space="preserve">the deterioration in </w:t>
      </w:r>
      <w:r w:rsidR="0057702C">
        <w:rPr>
          <w:rFonts w:eastAsia="Times New Roman"/>
          <w:szCs w:val="24"/>
          <w:lang w:val="en-US"/>
        </w:rPr>
        <w:t xml:space="preserve">CP </w:t>
      </w:r>
      <w:r w:rsidR="005C397F">
        <w:rPr>
          <w:rFonts w:eastAsia="Times New Roman"/>
          <w:szCs w:val="24"/>
          <w:lang w:val="en-US"/>
        </w:rPr>
        <w:t xml:space="preserve">measurement </w:t>
      </w:r>
      <w:r w:rsidR="00222E99">
        <w:rPr>
          <w:rFonts w:eastAsia="Times New Roman"/>
          <w:szCs w:val="24"/>
          <w:lang w:val="en-US"/>
        </w:rPr>
        <w:t>originated from PCO</w:t>
      </w:r>
      <w:r w:rsidRPr="00B02114">
        <w:rPr>
          <w:rFonts w:eastAsia="Times New Roman"/>
          <w:szCs w:val="24"/>
          <w:lang w:val="en-US"/>
        </w:rPr>
        <w:t>.</w:t>
      </w:r>
    </w:p>
    <w:p w14:paraId="04C2B092" w14:textId="4CF6875D" w:rsidR="0068255B" w:rsidRDefault="0068255B" w:rsidP="0068255B">
      <w:pPr>
        <w:rPr>
          <w:iCs/>
        </w:rPr>
      </w:pPr>
      <w:r>
        <w:rPr>
          <w:iCs/>
        </w:rPr>
        <w:t xml:space="preserve">At RAN1#111 the following agreement about multi-path was also reached: </w:t>
      </w:r>
    </w:p>
    <w:p w14:paraId="22B833A1"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b/>
          <w:bCs/>
          <w:kern w:val="24"/>
          <w:highlight w:val="green"/>
        </w:rPr>
        <w:t>Agreement</w:t>
      </w:r>
    </w:p>
    <w:p w14:paraId="0FA17498"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Capture the following TP into TR 38.859 as a conclusion:</w:t>
      </w:r>
    </w:p>
    <w:p w14:paraId="40029B2C"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 </w:t>
      </w:r>
    </w:p>
    <w:p w14:paraId="3F07CA6A" w14:textId="77777777" w:rsidR="0068255B" w:rsidRPr="0068255B" w:rsidRDefault="0068255B" w:rsidP="001E0F7E">
      <w:pPr>
        <w:numPr>
          <w:ilvl w:val="0"/>
          <w:numId w:val="17"/>
        </w:numPr>
        <w:overflowPunct/>
        <w:autoSpaceDE/>
        <w:autoSpaceDN/>
        <w:adjustRightInd/>
        <w:spacing w:after="0"/>
        <w:ind w:left="426"/>
        <w:contextualSpacing/>
        <w:jc w:val="both"/>
        <w:rPr>
          <w:rFonts w:eastAsia="Times New Roman"/>
          <w:szCs w:val="24"/>
          <w:lang w:val="en-US"/>
        </w:rPr>
      </w:pPr>
      <w:r w:rsidRPr="0068255B">
        <w:rPr>
          <w:rFonts w:ascii="Times" w:eastAsia="Batang" w:hAnsi="Times"/>
          <w:kern w:val="24"/>
          <w:lang w:val="en-CA"/>
        </w:rPr>
        <w:t xml:space="preserve">Multipath mitigation methods for the carrier phase positioning are recommended to be introduced during normative </w:t>
      </w:r>
      <w:proofErr w:type="gramStart"/>
      <w:r w:rsidRPr="0068255B">
        <w:rPr>
          <w:rFonts w:ascii="Times" w:eastAsia="Batang" w:hAnsi="Times"/>
          <w:kern w:val="24"/>
          <w:lang w:val="en-CA"/>
        </w:rPr>
        <w:t>work, if</w:t>
      </w:r>
      <w:proofErr w:type="gramEnd"/>
      <w:r w:rsidRPr="0068255B">
        <w:rPr>
          <w:rFonts w:ascii="Times" w:eastAsia="Batang" w:hAnsi="Times"/>
          <w:kern w:val="24"/>
          <w:lang w:val="en-CA"/>
        </w:rPr>
        <w:t xml:space="preserve"> NR CPP is introduced. The candidate solutions may include, but are not limited to, the following:</w:t>
      </w:r>
    </w:p>
    <w:p w14:paraId="28ED1FC6" w14:textId="77777777" w:rsidR="0068255B" w:rsidRPr="0068255B" w:rsidRDefault="0068255B" w:rsidP="001E0F7E">
      <w:pPr>
        <w:numPr>
          <w:ilvl w:val="1"/>
          <w:numId w:val="17"/>
        </w:numPr>
        <w:overflowPunct/>
        <w:autoSpaceDE/>
        <w:autoSpaceDN/>
        <w:adjustRightInd/>
        <w:spacing w:after="0"/>
        <w:ind w:left="851"/>
        <w:contextualSpacing/>
        <w:jc w:val="both"/>
        <w:rPr>
          <w:rFonts w:eastAsia="Times New Roman"/>
          <w:szCs w:val="24"/>
          <w:lang w:val="en-US"/>
        </w:rPr>
      </w:pPr>
      <w:r w:rsidRPr="0068255B">
        <w:rPr>
          <w:rFonts w:ascii="Times" w:eastAsia="Batang" w:hAnsi="Times"/>
          <w:kern w:val="24"/>
          <w:lang w:val="en-CA"/>
        </w:rPr>
        <w:t>Reporting of the carrier phase of the first path</w:t>
      </w:r>
    </w:p>
    <w:p w14:paraId="2BE8AB8C" w14:textId="77777777" w:rsidR="0068255B" w:rsidRPr="0068255B" w:rsidRDefault="0068255B" w:rsidP="001E0F7E">
      <w:pPr>
        <w:numPr>
          <w:ilvl w:val="1"/>
          <w:numId w:val="17"/>
        </w:numPr>
        <w:overflowPunct/>
        <w:autoSpaceDE/>
        <w:autoSpaceDN/>
        <w:adjustRightInd/>
        <w:spacing w:after="0"/>
        <w:ind w:left="851"/>
        <w:contextualSpacing/>
        <w:jc w:val="both"/>
        <w:rPr>
          <w:rFonts w:eastAsia="Times New Roman"/>
          <w:szCs w:val="24"/>
          <w:lang w:val="en-US"/>
        </w:rPr>
      </w:pPr>
      <w:r w:rsidRPr="0068255B">
        <w:rPr>
          <w:rFonts w:ascii="Times" w:eastAsia="Batang" w:hAnsi="Times"/>
          <w:kern w:val="24"/>
          <w:lang w:val="en-CA"/>
        </w:rPr>
        <w:t>At least reporting of the carrier phase of the first path, and optionally, the additional paths.</w:t>
      </w:r>
    </w:p>
    <w:p w14:paraId="1809F1AE" w14:textId="77777777" w:rsidR="0068255B" w:rsidRPr="0068255B" w:rsidRDefault="0068255B" w:rsidP="001E0F7E">
      <w:pPr>
        <w:numPr>
          <w:ilvl w:val="1"/>
          <w:numId w:val="17"/>
        </w:numPr>
        <w:overflowPunct/>
        <w:autoSpaceDE/>
        <w:autoSpaceDN/>
        <w:adjustRightInd/>
        <w:spacing w:after="0"/>
        <w:ind w:left="851"/>
        <w:contextualSpacing/>
        <w:jc w:val="both"/>
        <w:rPr>
          <w:rFonts w:eastAsia="Times New Roman"/>
          <w:szCs w:val="24"/>
          <w:lang w:val="en-US"/>
        </w:rPr>
      </w:pPr>
      <w:r w:rsidRPr="0068255B">
        <w:rPr>
          <w:rFonts w:ascii="Times" w:eastAsia="Batang" w:hAnsi="Times"/>
          <w:kern w:val="24"/>
          <w:lang w:val="en-CA"/>
        </w:rPr>
        <w:t>The use of LOS/NLOS indication for the carrier phase measurements.</w:t>
      </w:r>
    </w:p>
    <w:p w14:paraId="50894F31" w14:textId="77777777" w:rsidR="0068255B" w:rsidRPr="0068255B" w:rsidRDefault="0068255B" w:rsidP="001E0F7E">
      <w:pPr>
        <w:numPr>
          <w:ilvl w:val="2"/>
          <w:numId w:val="17"/>
        </w:numPr>
        <w:overflowPunct/>
        <w:autoSpaceDE/>
        <w:autoSpaceDN/>
        <w:adjustRightInd/>
        <w:spacing w:after="0"/>
        <w:ind w:left="1276"/>
        <w:contextualSpacing/>
        <w:jc w:val="both"/>
        <w:rPr>
          <w:rFonts w:eastAsia="Times New Roman"/>
          <w:szCs w:val="24"/>
          <w:lang w:val="en-US"/>
        </w:rPr>
      </w:pPr>
      <w:r w:rsidRPr="0068255B">
        <w:rPr>
          <w:rFonts w:ascii="Times" w:eastAsia="Batang" w:hAnsi="Times"/>
          <w:kern w:val="24"/>
          <w:lang w:val="en-CA"/>
        </w:rPr>
        <w:t>Note: Rel-17 LOS/NLOS indicator can be considered as a starting point.</w:t>
      </w:r>
    </w:p>
    <w:p w14:paraId="3EAFE05F" w14:textId="0708D420" w:rsidR="0068255B" w:rsidRPr="0068255B" w:rsidRDefault="0068255B" w:rsidP="001E0F7E">
      <w:pPr>
        <w:numPr>
          <w:ilvl w:val="1"/>
          <w:numId w:val="17"/>
        </w:numPr>
        <w:overflowPunct/>
        <w:autoSpaceDE/>
        <w:autoSpaceDN/>
        <w:adjustRightInd/>
        <w:spacing w:after="0"/>
        <w:ind w:left="851"/>
        <w:contextualSpacing/>
        <w:jc w:val="both"/>
        <w:rPr>
          <w:rFonts w:eastAsia="Times New Roman"/>
          <w:szCs w:val="24"/>
          <w:lang w:val="en-US"/>
        </w:rPr>
      </w:pPr>
      <w:r w:rsidRPr="0068255B">
        <w:rPr>
          <w:rFonts w:ascii="Times" w:eastAsia="Batang" w:hAnsi="Times"/>
          <w:kern w:val="24"/>
          <w:lang w:val="en-CA"/>
        </w:rPr>
        <w:t>Reporting of other channel information together with carrier phase measurements, such as existing RSRP/RSRPP.</w:t>
      </w:r>
    </w:p>
    <w:p w14:paraId="744E8A0F" w14:textId="77777777" w:rsidR="0068255B" w:rsidRPr="00BB31FE" w:rsidRDefault="0068255B" w:rsidP="0096563D">
      <w:pPr>
        <w:overflowPunct/>
        <w:autoSpaceDE/>
        <w:autoSpaceDN/>
        <w:adjustRightInd/>
        <w:spacing w:after="0" w:line="256" w:lineRule="auto"/>
        <w:contextualSpacing/>
        <w:jc w:val="both"/>
        <w:rPr>
          <w:rFonts w:eastAsia="Times New Roman"/>
          <w:lang w:val="en-US"/>
        </w:rPr>
      </w:pPr>
    </w:p>
    <w:p w14:paraId="04134D93" w14:textId="6C27DA6E" w:rsidR="0068255B" w:rsidRDefault="0068255B" w:rsidP="0068255B">
      <w:r>
        <w:t xml:space="preserve">In our view it is essential to add additional path </w:t>
      </w:r>
      <w:r w:rsidR="009A59E3">
        <w:t>reporting</w:t>
      </w:r>
      <w:r>
        <w:t xml:space="preserve"> to NR carrier phase positioning support. If the</w:t>
      </w:r>
      <w:r w:rsidR="0096563D">
        <w:t xml:space="preserve"> UE/TRP measuring the carrier phase identifies the wrong first path it is helpful to report additional paths </w:t>
      </w:r>
      <w:proofErr w:type="gramStart"/>
      <w:r w:rsidR="0096563D">
        <w:t>similar to</w:t>
      </w:r>
      <w:proofErr w:type="gramEnd"/>
      <w:r w:rsidR="0096563D">
        <w:t xml:space="preserve"> DL-TDOA/UL-TDOA in Rel-16/17. In our view if the carrier phase is reported along with timing measurements</w:t>
      </w:r>
      <w:r w:rsidR="003C0EC6">
        <w:t>,</w:t>
      </w:r>
      <w:r w:rsidR="0096563D">
        <w:t xml:space="preserve"> then the specification work to include additional path reporting and </w:t>
      </w:r>
      <w:proofErr w:type="spellStart"/>
      <w:r w:rsidR="0096563D">
        <w:t>LoS</w:t>
      </w:r>
      <w:proofErr w:type="spellEnd"/>
      <w:r w:rsidR="0096563D">
        <w:t>/</w:t>
      </w:r>
      <w:proofErr w:type="spellStart"/>
      <w:r w:rsidR="0096563D">
        <w:t>NLoS</w:t>
      </w:r>
      <w:proofErr w:type="spellEnd"/>
      <w:r w:rsidR="0096563D">
        <w:t xml:space="preserve"> indicators for CP is very minimal.</w:t>
      </w:r>
      <w:r w:rsidR="00E30A97">
        <w:t xml:space="preserve"> </w:t>
      </w:r>
      <w:r w:rsidR="0063096E">
        <w:t>Otherwise</w:t>
      </w:r>
      <w:r w:rsidR="003C0EC6">
        <w:t>,</w:t>
      </w:r>
      <w:r w:rsidR="0063096E">
        <w:t xml:space="preserve"> if additional timing paths only are reported and the LMF determines that the first path reported by the UE is not the true first path then it will not be able to use carrier phase techniques with this knowledge. </w:t>
      </w:r>
    </w:p>
    <w:p w14:paraId="7393B812" w14:textId="12B9DE28" w:rsidR="0068255B" w:rsidRDefault="0068255B" w:rsidP="0068255B">
      <w:pPr>
        <w:rPr>
          <w:szCs w:val="22"/>
        </w:rPr>
      </w:pPr>
      <w:r w:rsidRPr="005A77CF">
        <w:rPr>
          <w:b/>
          <w:bCs/>
          <w:szCs w:val="22"/>
        </w:rPr>
        <w:t xml:space="preserve">Proposal </w:t>
      </w:r>
      <w:r w:rsidR="00F56548">
        <w:rPr>
          <w:b/>
          <w:bCs/>
          <w:szCs w:val="22"/>
        </w:rPr>
        <w:t>2</w:t>
      </w:r>
      <w:r>
        <w:rPr>
          <w:szCs w:val="22"/>
        </w:rPr>
        <w:t xml:space="preserve">: </w:t>
      </w:r>
      <w:r w:rsidR="0096563D">
        <w:rPr>
          <w:szCs w:val="22"/>
        </w:rPr>
        <w:t>NR CPP should optionally support reporting the carrier phase of additional paths</w:t>
      </w:r>
      <w:r w:rsidR="00B6283B">
        <w:rPr>
          <w:szCs w:val="22"/>
        </w:rPr>
        <w:t xml:space="preserve"> for both DL and UL</w:t>
      </w:r>
      <w:r w:rsidRPr="00696D15">
        <w:rPr>
          <w:szCs w:val="22"/>
        </w:rPr>
        <w:t>.</w:t>
      </w:r>
    </w:p>
    <w:p w14:paraId="63ADB103" w14:textId="7162169C" w:rsidR="00B21152" w:rsidRDefault="00484326" w:rsidP="00B21152">
      <w:pPr>
        <w:pStyle w:val="Heading2"/>
      </w:pPr>
      <w:r>
        <w:t>Reference device (PRU) and Simultaneous measurement</w:t>
      </w:r>
    </w:p>
    <w:p w14:paraId="66113684" w14:textId="6E696A1D" w:rsidR="0096563D" w:rsidRDefault="0096563D" w:rsidP="0096563D">
      <w:r>
        <w:t xml:space="preserve">The double difference operation is essential to support cm-level positioning by avoiding the </w:t>
      </w:r>
      <w:r w:rsidR="008D2FB3">
        <w:t>initial phase</w:t>
      </w:r>
      <w:r>
        <w:t xml:space="preserve"> bias between multiple TRPs. </w:t>
      </w:r>
      <w:r w:rsidRPr="006F35C6">
        <w:t>The reference UE (PRU, Positioning Reference Unit) has been discussed in Rel-17 to improve the accuracy performance of timing measurement-based techniques</w:t>
      </w:r>
      <w:r>
        <w:t xml:space="preserve">, and it was discussed in the previous meeting in this AI. </w:t>
      </w:r>
    </w:p>
    <w:p w14:paraId="4C166A3C" w14:textId="0D3B9F0A" w:rsidR="0096563D" w:rsidRDefault="0096563D" w:rsidP="0096563D">
      <w:r>
        <w:t>In Rel-17, RAN1 ha</w:t>
      </w:r>
      <w:r w:rsidR="00EB49D9">
        <w:t>d</w:t>
      </w:r>
      <w:r>
        <w:t xml:space="preserve"> not identified RAN1 impact related to reference UE, but this decision was made in the early stage of Rel-17 WI. Now we need to reconsider it. From our perspective, the reference UE may not be able to have unlimited </w:t>
      </w:r>
      <w:r>
        <w:lastRenderedPageBreak/>
        <w:t xml:space="preserve">processing capability. If the reference UE is requested to measure/report many measurements in time-domain (e.g., every slot), frequency-domain (e.g., multiple frequency layers) and/or too </w:t>
      </w:r>
      <w:r w:rsidR="00557441">
        <w:t>many</w:t>
      </w:r>
      <w:r>
        <w:t xml:space="preserve"> measurements from many TRPs, the reference UE might not be able to follow all the requests from network. </w:t>
      </w:r>
    </w:p>
    <w:p w14:paraId="1B321F01" w14:textId="4350ED1E" w:rsidR="0096563D" w:rsidRDefault="0096563D" w:rsidP="0096563D">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Pr>
          <w:color w:val="000000" w:themeColor="text1"/>
        </w:rPr>
        <w:t>phase</w:t>
      </w:r>
      <w:r w:rsidRPr="002B6F60">
        <w:rPr>
          <w:color w:val="000000" w:themeColor="text1"/>
        </w:rPr>
        <w:t xml:space="preserve"> bias might not be</w:t>
      </w:r>
      <w:r>
        <w:rPr>
          <w:color w:val="000000" w:themeColor="text1"/>
        </w:rPr>
        <w:t xml:space="preserve"> highly </w:t>
      </w:r>
      <w:r w:rsidR="00F71847">
        <w:rPr>
          <w:color w:val="000000" w:themeColor="text1"/>
        </w:rPr>
        <w:t>fluctuated,</w:t>
      </w:r>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7216B594" w14:textId="7AC8A734" w:rsidR="009D2BD8" w:rsidRDefault="0096563D" w:rsidP="009D2BD8">
      <w:pPr>
        <w:rPr>
          <w:iCs/>
        </w:rPr>
      </w:pPr>
      <w:r>
        <w:t>For UE-based CP positioning, the target UE also perform double differential operation, so the measurements from reference UE are also useful for target UE. For the accuracy enhancement of the UE-based CP positioning, we may need to study whether and how the target UE</w:t>
      </w:r>
      <w:r w:rsidR="008D2FB3">
        <w:t xml:space="preserve"> can</w:t>
      </w:r>
      <w:r>
        <w:t xml:space="preserve"> request CP measurements of the </w:t>
      </w:r>
      <w:r w:rsidR="008D2FB3">
        <w:t>PRU</w:t>
      </w:r>
      <w:r w:rsidR="009D2BD8">
        <w:t xml:space="preserve"> </w:t>
      </w:r>
      <w:proofErr w:type="gramStart"/>
      <w:r w:rsidR="009D2BD8">
        <w:t>at the same time that</w:t>
      </w:r>
      <w:proofErr w:type="gramEnd"/>
      <w:r w:rsidR="009D2BD8">
        <w:t xml:space="preserve"> it will measure the carrier phase</w:t>
      </w:r>
      <w:r>
        <w:t>.</w:t>
      </w:r>
    </w:p>
    <w:p w14:paraId="0BE7AB3A" w14:textId="77777777" w:rsidR="004F0E23" w:rsidRDefault="004F0E23" w:rsidP="009D2BD8">
      <w:pPr>
        <w:rPr>
          <w:iCs/>
          <w:highlight w:val="yellow"/>
        </w:rPr>
      </w:pPr>
      <w:r w:rsidRPr="00B61E0D">
        <w:rPr>
          <w:iCs/>
        </w:rPr>
        <w:t xml:space="preserve">At RAN1#112 there was extensive discussion on the </w:t>
      </w:r>
      <w:proofErr w:type="gramStart"/>
      <w:r w:rsidRPr="00B61E0D">
        <w:rPr>
          <w:iCs/>
        </w:rPr>
        <w:t>PRU</w:t>
      </w:r>
      <w:proofErr w:type="gramEnd"/>
      <w:r w:rsidRPr="00B61E0D">
        <w:rPr>
          <w:iCs/>
        </w:rPr>
        <w:t xml:space="preserve"> and a reply LS was sent to SA2 in R1-2302146. As part of that discussion the following agreement was reached: </w:t>
      </w:r>
    </w:p>
    <w:p w14:paraId="3C8899AE" w14:textId="77777777" w:rsidR="004F0E23" w:rsidRPr="00B61E0D" w:rsidRDefault="004F0E23" w:rsidP="004F0E23">
      <w:pPr>
        <w:pStyle w:val="NormalWeb"/>
        <w:spacing w:before="0" w:beforeAutospacing="0" w:after="120" w:afterAutospacing="0"/>
        <w:rPr>
          <w:rFonts w:eastAsia="SimSun"/>
          <w:b/>
          <w:bCs/>
          <w:color w:val="000000" w:themeColor="text1"/>
          <w:sz w:val="20"/>
          <w:szCs w:val="20"/>
          <w:lang w:val="en-GB" w:eastAsia="en-US"/>
        </w:rPr>
      </w:pPr>
      <w:r w:rsidRPr="00B61E0D">
        <w:rPr>
          <w:rFonts w:eastAsia="SimSun"/>
          <w:b/>
          <w:bCs/>
          <w:color w:val="000000" w:themeColor="text1"/>
          <w:sz w:val="20"/>
          <w:szCs w:val="20"/>
          <w:highlight w:val="green"/>
          <w:lang w:val="en-GB" w:eastAsia="en-US"/>
        </w:rPr>
        <w:t>Agreement</w:t>
      </w:r>
    </w:p>
    <w:p w14:paraId="5F7C8917" w14:textId="77777777" w:rsidR="004F0E23" w:rsidRPr="00B61E0D" w:rsidRDefault="004F0E23" w:rsidP="004F0E23">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 xml:space="preserve">RAN1 will continue discussions on what enhancements to LPP, </w:t>
      </w:r>
      <w:proofErr w:type="spellStart"/>
      <w:r w:rsidRPr="00B61E0D">
        <w:rPr>
          <w:rFonts w:eastAsia="SimSun"/>
          <w:color w:val="000000" w:themeColor="text1"/>
          <w:sz w:val="20"/>
          <w:szCs w:val="20"/>
          <w:lang w:val="en-GB" w:eastAsia="en-US"/>
        </w:rPr>
        <w:t>NRPPa</w:t>
      </w:r>
      <w:proofErr w:type="spellEnd"/>
      <w:r w:rsidRPr="00B61E0D">
        <w:rPr>
          <w:rFonts w:eastAsia="SimSun"/>
          <w:color w:val="000000" w:themeColor="text1"/>
          <w:sz w:val="20"/>
          <w:szCs w:val="20"/>
          <w:lang w:val="en-GB" w:eastAsia="en-US"/>
        </w:rPr>
        <w:t xml:space="preserve">, and/or RAN </w:t>
      </w:r>
      <w:proofErr w:type="spellStart"/>
      <w:r w:rsidRPr="00B61E0D">
        <w:rPr>
          <w:rFonts w:eastAsia="SimSun"/>
          <w:color w:val="000000" w:themeColor="text1"/>
          <w:sz w:val="20"/>
          <w:szCs w:val="20"/>
          <w:lang w:val="en-GB" w:eastAsia="en-US"/>
        </w:rPr>
        <w:t>signaling</w:t>
      </w:r>
      <w:proofErr w:type="spellEnd"/>
      <w:r w:rsidRPr="00B61E0D">
        <w:rPr>
          <w:rFonts w:eastAsia="SimSun"/>
          <w:color w:val="000000" w:themeColor="text1"/>
          <w:sz w:val="20"/>
          <w:szCs w:val="20"/>
          <w:lang w:val="en-GB" w:eastAsia="en-US"/>
        </w:rPr>
        <w:t xml:space="preserve"> are necessary to support simultaneous measurements of the same DL-PRS for multiple UEs, including a target UE and a PRU; and to support simultaneous transmission of SRS for multiple UEs, including a target UE and a PRU. </w:t>
      </w:r>
    </w:p>
    <w:p w14:paraId="47A4323D" w14:textId="77777777" w:rsidR="004F0E23" w:rsidRPr="00B61E0D" w:rsidRDefault="004F0E23" w:rsidP="004F0E23">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RAN1 will include the outcome in an LS to SA2 and RAN2, and cc RAN3.</w:t>
      </w:r>
    </w:p>
    <w:p w14:paraId="6E7FA763" w14:textId="285A6DB7" w:rsidR="00403276" w:rsidRDefault="004F0E23" w:rsidP="00384E2E">
      <w:pPr>
        <w:pStyle w:val="NormalWeb"/>
        <w:spacing w:before="0" w:beforeAutospacing="0" w:after="120" w:afterAutospacing="0"/>
        <w:rPr>
          <w:rFonts w:eastAsia="SimSun"/>
          <w:color w:val="000000" w:themeColor="text1"/>
          <w:sz w:val="20"/>
          <w:szCs w:val="20"/>
          <w:lang w:val="en-GB" w:eastAsia="en-US"/>
        </w:rPr>
      </w:pPr>
      <w:r w:rsidRPr="00B61E0D">
        <w:rPr>
          <w:rFonts w:eastAsia="SimSun"/>
          <w:color w:val="000000" w:themeColor="text1"/>
          <w:sz w:val="20"/>
          <w:szCs w:val="20"/>
          <w:lang w:val="en-GB" w:eastAsia="en-US"/>
        </w:rPr>
        <w:t>Note: Enhancements might or might not have RAN1 specification impact.</w:t>
      </w:r>
    </w:p>
    <w:p w14:paraId="211096F6" w14:textId="77777777" w:rsidR="009076BA" w:rsidRDefault="009076BA" w:rsidP="00B61E0D">
      <w:pPr>
        <w:pStyle w:val="NormalWeb"/>
        <w:spacing w:before="0" w:beforeAutospacing="0" w:after="120" w:afterAutospacing="0"/>
        <w:rPr>
          <w:color w:val="000000" w:themeColor="text1"/>
        </w:rPr>
      </w:pPr>
    </w:p>
    <w:p w14:paraId="28F183DB" w14:textId="6D4040CB" w:rsidR="009076BA" w:rsidRDefault="009076BA" w:rsidP="009076BA">
      <w:pPr>
        <w:rPr>
          <w:iCs/>
        </w:rPr>
      </w:pPr>
      <w:r w:rsidRPr="006D7678">
        <w:rPr>
          <w:iCs/>
        </w:rPr>
        <w:t>For the</w:t>
      </w:r>
      <w:r w:rsidR="00226D39">
        <w:rPr>
          <w:iCs/>
        </w:rPr>
        <w:t xml:space="preserve"> measurements from PRU and the target UE, RAN</w:t>
      </w:r>
      <w:r w:rsidR="00503DC5">
        <w:rPr>
          <w:iCs/>
        </w:rPr>
        <w:t>1 updated the previous agreement</w:t>
      </w:r>
      <w:r w:rsidR="002A0C8C">
        <w:rPr>
          <w:iCs/>
        </w:rPr>
        <w:t xml:space="preserve"> on simultaneous measurements and transmission</w:t>
      </w:r>
      <w:r w:rsidR="00503DC5">
        <w:rPr>
          <w:iCs/>
        </w:rPr>
        <w:t xml:space="preserve"> at RAN1 #113 meeting</w:t>
      </w:r>
      <w:r w:rsidR="00506A4B">
        <w:rPr>
          <w:iCs/>
        </w:rPr>
        <w:t xml:space="preserve">. </w:t>
      </w:r>
    </w:p>
    <w:p w14:paraId="2E8D9E2B" w14:textId="77777777" w:rsidR="00226D39" w:rsidRPr="00855D2E" w:rsidRDefault="00226D39" w:rsidP="006D7678">
      <w:pPr>
        <w:spacing w:after="0"/>
        <w:rPr>
          <w:b/>
          <w:lang w:eastAsia="x-none"/>
        </w:rPr>
      </w:pPr>
      <w:r w:rsidRPr="00855D2E">
        <w:rPr>
          <w:b/>
          <w:highlight w:val="green"/>
          <w:lang w:eastAsia="x-none"/>
        </w:rPr>
        <w:t>Agreement</w:t>
      </w:r>
    </w:p>
    <w:p w14:paraId="09F9A061" w14:textId="77777777" w:rsidR="00226D39" w:rsidRPr="00855D2E" w:rsidRDefault="00226D39" w:rsidP="006D7678">
      <w:pPr>
        <w:spacing w:after="0"/>
        <w:contextualSpacing/>
        <w:rPr>
          <w:lang w:eastAsia="ja-JP"/>
        </w:rPr>
      </w:pPr>
      <w:r w:rsidRPr="00855D2E">
        <w:rPr>
          <w:lang w:eastAsia="ja-JP"/>
        </w:rPr>
        <w:t>Adopt the following modifications on the agreements made in RAN1#112bis-e:</w:t>
      </w:r>
    </w:p>
    <w:p w14:paraId="0138B175" w14:textId="77777777" w:rsidR="00226D39" w:rsidRPr="00855D2E" w:rsidRDefault="00226D39" w:rsidP="006D7678">
      <w:pPr>
        <w:spacing w:after="0"/>
        <w:ind w:leftChars="200" w:left="400"/>
        <w:contextualSpacing/>
        <w:rPr>
          <w:lang w:eastAsia="ja-JP"/>
        </w:rPr>
      </w:pPr>
      <w:r w:rsidRPr="00855D2E">
        <w:rPr>
          <w:lang w:eastAsia="ja-JP"/>
        </w:rPr>
        <w:t>To enable simultaneous transmission of UL SRS for positioning by a target UE and a PRU, support the following enhancements:</w:t>
      </w:r>
    </w:p>
    <w:p w14:paraId="76FC74AC" w14:textId="12A5715E" w:rsidR="00226D39" w:rsidRPr="00855D2E" w:rsidRDefault="00226D39" w:rsidP="00226D39">
      <w:pPr>
        <w:numPr>
          <w:ilvl w:val="0"/>
          <w:numId w:val="35"/>
        </w:numPr>
        <w:overflowPunct/>
        <w:autoSpaceDE/>
        <w:autoSpaceDN/>
        <w:adjustRightInd/>
        <w:spacing w:after="0"/>
        <w:ind w:leftChars="411" w:left="1182"/>
        <w:contextualSpacing/>
        <w:textAlignment w:val="auto"/>
        <w:rPr>
          <w:lang w:eastAsia="ja-JP"/>
        </w:rPr>
      </w:pPr>
      <w:r w:rsidRPr="00855D2E">
        <w:rPr>
          <w:lang w:eastAsia="ja-JP"/>
        </w:rPr>
        <w:t xml:space="preserve">Enabling LMF to request the serving </w:t>
      </w:r>
      <w:proofErr w:type="spellStart"/>
      <w:r w:rsidRPr="00855D2E">
        <w:rPr>
          <w:lang w:eastAsia="ja-JP"/>
        </w:rPr>
        <w:t>gNB</w:t>
      </w:r>
      <w:proofErr w:type="spellEnd"/>
      <w:r w:rsidRPr="00855D2E">
        <w:rPr>
          <w:lang w:eastAsia="ja-JP"/>
        </w:rPr>
        <w:t xml:space="preserve"> of a UE to configure the transmission of the UL SRS resources from the UE within indicated time window(s).</w:t>
      </w:r>
    </w:p>
    <w:p w14:paraId="4E14D9E7" w14:textId="77777777" w:rsidR="00226D39" w:rsidRPr="00855D2E" w:rsidRDefault="00226D39" w:rsidP="00226D39">
      <w:pPr>
        <w:numPr>
          <w:ilvl w:val="1"/>
          <w:numId w:val="35"/>
        </w:numPr>
        <w:overflowPunct/>
        <w:autoSpaceDE/>
        <w:autoSpaceDN/>
        <w:adjustRightInd/>
        <w:spacing w:after="0"/>
        <w:ind w:leftChars="771" w:left="1902"/>
        <w:contextualSpacing/>
        <w:textAlignment w:val="auto"/>
        <w:rPr>
          <w:lang w:eastAsia="ja-JP"/>
        </w:rPr>
      </w:pPr>
      <w:r w:rsidRPr="00855D2E">
        <w:rPr>
          <w:lang w:eastAsia="ja-JP"/>
        </w:rPr>
        <w:t>FFS: the details of the time window, e.g., the start time, duration, periodicity for the time window(s), within the vicinity of a reference SRS configuration or use the existing message of Scheduled Location time</w:t>
      </w:r>
    </w:p>
    <w:p w14:paraId="10F85C32" w14:textId="6FFAD1FA" w:rsidR="00226D39" w:rsidRPr="00855D2E" w:rsidRDefault="00226D39" w:rsidP="00226D39">
      <w:pPr>
        <w:numPr>
          <w:ilvl w:val="0"/>
          <w:numId w:val="35"/>
        </w:numPr>
        <w:overflowPunct/>
        <w:autoSpaceDE/>
        <w:autoSpaceDN/>
        <w:adjustRightInd/>
        <w:spacing w:after="0"/>
        <w:ind w:leftChars="411" w:left="1182"/>
        <w:contextualSpacing/>
        <w:textAlignment w:val="auto"/>
        <w:rPr>
          <w:lang w:eastAsia="ja-JP"/>
        </w:rPr>
      </w:pPr>
      <w:r w:rsidRPr="00855D2E">
        <w:rPr>
          <w:lang w:eastAsia="ja-JP"/>
        </w:rPr>
        <w:t xml:space="preserve">Enabling LMF to request the serving </w:t>
      </w:r>
      <w:proofErr w:type="spellStart"/>
      <w:r w:rsidRPr="00855D2E">
        <w:rPr>
          <w:lang w:eastAsia="ja-JP"/>
        </w:rPr>
        <w:t>gNB</w:t>
      </w:r>
      <w:proofErr w:type="spellEnd"/>
      <w:r w:rsidRPr="00855D2E">
        <w:rPr>
          <w:lang w:eastAsia="ja-JP"/>
        </w:rPr>
        <w:t xml:space="preserve"> and </w:t>
      </w:r>
      <w:proofErr w:type="spellStart"/>
      <w:r w:rsidRPr="00855D2E">
        <w:rPr>
          <w:lang w:eastAsia="ja-JP"/>
        </w:rPr>
        <w:t>neighboring</w:t>
      </w:r>
      <w:proofErr w:type="spellEnd"/>
      <w:r w:rsidRPr="00855D2E">
        <w:rPr>
          <w:lang w:eastAsia="ja-JP"/>
        </w:rPr>
        <w:t xml:space="preserve"> </w:t>
      </w:r>
      <w:proofErr w:type="spellStart"/>
      <w:r w:rsidRPr="00855D2E">
        <w:rPr>
          <w:lang w:eastAsia="ja-JP"/>
        </w:rPr>
        <w:t>gNBs</w:t>
      </w:r>
      <w:proofErr w:type="spellEnd"/>
      <w:r w:rsidRPr="00855D2E">
        <w:rPr>
          <w:lang w:eastAsia="ja-JP"/>
        </w:rPr>
        <w:t xml:space="preserve"> of the UE to measure </w:t>
      </w:r>
      <w:proofErr w:type="gramStart"/>
      <w:r w:rsidRPr="00855D2E">
        <w:rPr>
          <w:lang w:eastAsia="ja-JP"/>
        </w:rPr>
        <w:t>the  UL</w:t>
      </w:r>
      <w:proofErr w:type="gramEnd"/>
      <w:r w:rsidRPr="00855D2E">
        <w:rPr>
          <w:lang w:eastAsia="ja-JP"/>
        </w:rPr>
        <w:t xml:space="preserve"> SRS resources from the UE within indicated time window(s).</w:t>
      </w:r>
    </w:p>
    <w:p w14:paraId="22F5A582" w14:textId="77777777" w:rsidR="00226D39" w:rsidRPr="00855D2E" w:rsidRDefault="00226D39" w:rsidP="00226D39">
      <w:pPr>
        <w:numPr>
          <w:ilvl w:val="1"/>
          <w:numId w:val="35"/>
        </w:numPr>
        <w:overflowPunct/>
        <w:autoSpaceDE/>
        <w:autoSpaceDN/>
        <w:adjustRightInd/>
        <w:spacing w:after="0"/>
        <w:ind w:leftChars="771" w:left="1902"/>
        <w:contextualSpacing/>
        <w:textAlignment w:val="auto"/>
        <w:rPr>
          <w:lang w:eastAsia="x-none"/>
        </w:rPr>
      </w:pPr>
      <w:r w:rsidRPr="00855D2E">
        <w:rPr>
          <w:lang w:eastAsia="ja-JP"/>
        </w:rPr>
        <w:t>Note: this may be a different indicated time window</w:t>
      </w:r>
    </w:p>
    <w:p w14:paraId="44DB40AC" w14:textId="77777777" w:rsidR="00226D39" w:rsidRPr="00855D2E" w:rsidRDefault="00226D39" w:rsidP="006D7678">
      <w:pPr>
        <w:spacing w:after="0"/>
        <w:ind w:leftChars="200" w:left="400"/>
        <w:rPr>
          <w:lang w:eastAsia="x-none"/>
        </w:rPr>
      </w:pPr>
    </w:p>
    <w:p w14:paraId="2A4CD529" w14:textId="77777777" w:rsidR="00226D39" w:rsidRPr="00855D2E" w:rsidRDefault="00226D39" w:rsidP="006D7678">
      <w:pPr>
        <w:spacing w:after="0"/>
        <w:ind w:leftChars="200" w:left="400"/>
        <w:contextualSpacing/>
        <w:rPr>
          <w:lang w:eastAsia="ja-JP"/>
        </w:rPr>
      </w:pPr>
      <w:r w:rsidRPr="00855D2E">
        <w:rPr>
          <w:lang w:eastAsia="ja-JP"/>
        </w:rPr>
        <w:t>To enable simultaneous measurements on same DL PRS by a target UE and a PRU, support the following enhancements:</w:t>
      </w:r>
    </w:p>
    <w:p w14:paraId="609A5518" w14:textId="17250028" w:rsidR="00226D39" w:rsidRPr="00855D2E" w:rsidRDefault="00226D39" w:rsidP="00226D39">
      <w:pPr>
        <w:numPr>
          <w:ilvl w:val="0"/>
          <w:numId w:val="35"/>
        </w:numPr>
        <w:overflowPunct/>
        <w:autoSpaceDE/>
        <w:autoSpaceDN/>
        <w:adjustRightInd/>
        <w:spacing w:after="0"/>
        <w:ind w:leftChars="411" w:left="1182"/>
        <w:contextualSpacing/>
        <w:textAlignment w:val="auto"/>
        <w:rPr>
          <w:lang w:eastAsia="ja-JP"/>
        </w:rPr>
      </w:pPr>
      <w:r w:rsidRPr="00855D2E">
        <w:rPr>
          <w:lang w:eastAsia="ja-JP"/>
        </w:rPr>
        <w:t>Enabling LMF to request the UEs, including target UE and PRU(s), to perform measurements on indicated</w:t>
      </w:r>
      <w:r w:rsidRPr="00855D2E">
        <w:rPr>
          <w:color w:val="FF0000"/>
          <w:lang w:eastAsia="ja-JP"/>
        </w:rPr>
        <w:t xml:space="preserve"> </w:t>
      </w:r>
      <w:r w:rsidRPr="00855D2E">
        <w:rPr>
          <w:lang w:eastAsia="ja-JP"/>
        </w:rPr>
        <w:t xml:space="preserve">DL PRS </w:t>
      </w:r>
      <w:r w:rsidRPr="006D7678">
        <w:rPr>
          <w:color w:val="FF0000"/>
          <w:lang w:eastAsia="ja-JP"/>
        </w:rPr>
        <w:t>resource sets</w:t>
      </w:r>
      <w:r w:rsidRPr="00855D2E">
        <w:rPr>
          <w:lang w:eastAsia="ja-JP"/>
        </w:rPr>
        <w:t xml:space="preserve"> occurring within indicated time window(s).</w:t>
      </w:r>
    </w:p>
    <w:p w14:paraId="1BBF5356" w14:textId="77777777" w:rsidR="00226D39" w:rsidRPr="00855D2E" w:rsidRDefault="00226D39" w:rsidP="00226D39">
      <w:pPr>
        <w:numPr>
          <w:ilvl w:val="0"/>
          <w:numId w:val="35"/>
        </w:numPr>
        <w:overflowPunct/>
        <w:autoSpaceDE/>
        <w:autoSpaceDN/>
        <w:adjustRightInd/>
        <w:spacing w:after="0"/>
        <w:ind w:leftChars="411" w:left="1182"/>
        <w:contextualSpacing/>
        <w:textAlignment w:val="auto"/>
        <w:rPr>
          <w:lang w:eastAsia="ja-JP"/>
        </w:rPr>
      </w:pPr>
      <w:r w:rsidRPr="00855D2E">
        <w:rPr>
          <w:lang w:eastAsia="ja-JP"/>
        </w:rPr>
        <w:t>FFS: the details of the configuration of the indicated time window(s), e.g., the start time, duration, periodicity for the time window(s), as well as the relationship with the Scheduled Location time.</w:t>
      </w:r>
    </w:p>
    <w:p w14:paraId="69011B15" w14:textId="3D6A8025" w:rsidR="46B7B2DF" w:rsidRDefault="00AC726B" w:rsidP="46B7B2DF">
      <w:pPr>
        <w:pStyle w:val="NormalWeb"/>
        <w:spacing w:after="120"/>
        <w:rPr>
          <w:b/>
          <w:bCs/>
          <w:color w:val="000000" w:themeColor="text1"/>
          <w:sz w:val="20"/>
          <w:szCs w:val="20"/>
        </w:rPr>
      </w:pPr>
      <w:r w:rsidRPr="46B7B2DF">
        <w:rPr>
          <w:color w:val="000000" w:themeColor="text1"/>
          <w:sz w:val="20"/>
          <w:szCs w:val="20"/>
        </w:rPr>
        <w:t>I</w:t>
      </w:r>
      <w:r w:rsidR="00E7354F" w:rsidRPr="46B7B2DF">
        <w:rPr>
          <w:color w:val="000000" w:themeColor="text1"/>
          <w:sz w:val="20"/>
          <w:szCs w:val="20"/>
        </w:rPr>
        <w:t xml:space="preserve">n the given equations in Section 2, </w:t>
      </w:r>
      <w:r w:rsidR="00557441" w:rsidRPr="46B7B2DF">
        <w:rPr>
          <w:color w:val="000000" w:themeColor="text1"/>
          <w:sz w:val="20"/>
          <w:szCs w:val="20"/>
        </w:rPr>
        <w:t xml:space="preserve">it looks like double differential operation </w:t>
      </w:r>
      <w:r w:rsidR="00121DCE" w:rsidRPr="46B7B2DF">
        <w:rPr>
          <w:color w:val="000000" w:themeColor="text1"/>
          <w:sz w:val="20"/>
          <w:szCs w:val="20"/>
        </w:rPr>
        <w:t>could</w:t>
      </w:r>
      <w:r w:rsidR="00557441" w:rsidRPr="46B7B2DF">
        <w:rPr>
          <w:color w:val="000000" w:themeColor="text1"/>
          <w:sz w:val="20"/>
          <w:szCs w:val="20"/>
        </w:rPr>
        <w:t xml:space="preserve"> be simply feasible if the LMF gets the </w:t>
      </w:r>
      <w:r w:rsidR="00045CE0" w:rsidRPr="46B7B2DF">
        <w:rPr>
          <w:color w:val="000000" w:themeColor="text1"/>
          <w:sz w:val="20"/>
          <w:szCs w:val="20"/>
        </w:rPr>
        <w:t>PRU</w:t>
      </w:r>
      <w:r w:rsidR="00557441" w:rsidRPr="46B7B2DF">
        <w:rPr>
          <w:color w:val="000000" w:themeColor="text1"/>
          <w:sz w:val="20"/>
          <w:szCs w:val="20"/>
        </w:rPr>
        <w:t xml:space="preserve"> measurements and target UE measurements, but</w:t>
      </w:r>
      <w:r w:rsidR="001C2E67" w:rsidRPr="46B7B2DF">
        <w:rPr>
          <w:color w:val="000000" w:themeColor="text1"/>
          <w:sz w:val="20"/>
          <w:szCs w:val="20"/>
        </w:rPr>
        <w:t xml:space="preserve"> there are at least two factors that should be considered.</w:t>
      </w:r>
      <w:r w:rsidR="00557441" w:rsidRPr="46B7B2DF">
        <w:rPr>
          <w:color w:val="000000" w:themeColor="text1"/>
          <w:sz w:val="20"/>
          <w:szCs w:val="20"/>
        </w:rPr>
        <w:t xml:space="preserve"> </w:t>
      </w:r>
      <w:r w:rsidR="00CE1FFC" w:rsidRPr="46B7B2DF">
        <w:rPr>
          <w:color w:val="000000" w:themeColor="text1"/>
          <w:sz w:val="20"/>
          <w:szCs w:val="20"/>
        </w:rPr>
        <w:t xml:space="preserve">The first one would be </w:t>
      </w:r>
      <w:r w:rsidR="001F17B7" w:rsidRPr="46B7B2DF">
        <w:rPr>
          <w:color w:val="000000" w:themeColor="text1"/>
          <w:sz w:val="20"/>
          <w:szCs w:val="20"/>
        </w:rPr>
        <w:t>the necessity of the simultaneous measurements as RAN1 has been discussing</w:t>
      </w:r>
      <w:r w:rsidR="00557441" w:rsidRPr="46B7B2DF">
        <w:rPr>
          <w:color w:val="000000" w:themeColor="text1"/>
          <w:sz w:val="20"/>
          <w:szCs w:val="20"/>
        </w:rPr>
        <w:t xml:space="preserve">. Furthermore, </w:t>
      </w:r>
      <w:r w:rsidR="009375D7" w:rsidRPr="46B7B2DF">
        <w:rPr>
          <w:color w:val="000000" w:themeColor="text1"/>
          <w:sz w:val="20"/>
          <w:szCs w:val="20"/>
        </w:rPr>
        <w:t xml:space="preserve">the phase measurement may also be affected by the </w:t>
      </w:r>
      <w:r w:rsidR="0005453C" w:rsidRPr="46B7B2DF">
        <w:rPr>
          <w:color w:val="000000" w:themeColor="text1"/>
          <w:sz w:val="20"/>
          <w:szCs w:val="20"/>
        </w:rPr>
        <w:t xml:space="preserve">associated TEG </w:t>
      </w:r>
      <w:r w:rsidR="007C7F22" w:rsidRPr="46B7B2DF">
        <w:rPr>
          <w:color w:val="000000" w:themeColor="text1"/>
          <w:sz w:val="20"/>
          <w:szCs w:val="20"/>
        </w:rPr>
        <w:t xml:space="preserve">of DL PRS resources. In the current agreement, the </w:t>
      </w:r>
      <w:r w:rsidR="00C46105" w:rsidRPr="46B7B2DF">
        <w:rPr>
          <w:color w:val="000000" w:themeColor="text1"/>
          <w:sz w:val="20"/>
          <w:szCs w:val="20"/>
        </w:rPr>
        <w:t xml:space="preserve">LMF </w:t>
      </w:r>
      <w:r w:rsidR="000F68BF" w:rsidRPr="46B7B2DF">
        <w:rPr>
          <w:color w:val="000000" w:themeColor="text1"/>
          <w:sz w:val="20"/>
          <w:szCs w:val="20"/>
        </w:rPr>
        <w:t>requests the target UE and PRU(s) to perfo</w:t>
      </w:r>
      <w:r w:rsidR="00A6040A" w:rsidRPr="46B7B2DF">
        <w:rPr>
          <w:color w:val="000000" w:themeColor="text1"/>
          <w:sz w:val="20"/>
          <w:szCs w:val="20"/>
        </w:rPr>
        <w:t>rm measurements on indicated DL PRS resource set(s)</w:t>
      </w:r>
      <w:r w:rsidRPr="46B7B2DF" w:rsidDel="00A6040A">
        <w:rPr>
          <w:color w:val="000000" w:themeColor="text1"/>
          <w:sz w:val="20"/>
          <w:szCs w:val="20"/>
        </w:rPr>
        <w:t>, but</w:t>
      </w:r>
      <w:r w:rsidR="00A6040A" w:rsidRPr="46B7B2DF">
        <w:rPr>
          <w:color w:val="000000" w:themeColor="text1"/>
          <w:sz w:val="20"/>
          <w:szCs w:val="20"/>
        </w:rPr>
        <w:t xml:space="preserve"> different resources</w:t>
      </w:r>
      <w:r w:rsidR="00E6216A" w:rsidRPr="46B7B2DF">
        <w:rPr>
          <w:color w:val="000000" w:themeColor="text1"/>
          <w:sz w:val="20"/>
          <w:szCs w:val="20"/>
        </w:rPr>
        <w:t xml:space="preserve"> </w:t>
      </w:r>
      <w:r w:rsidR="00640CDE" w:rsidRPr="46B7B2DF">
        <w:rPr>
          <w:color w:val="000000" w:themeColor="text1"/>
          <w:sz w:val="20"/>
          <w:szCs w:val="20"/>
        </w:rPr>
        <w:t>could be associated with different TEG.</w:t>
      </w:r>
      <w:r w:rsidR="00E6216A" w:rsidRPr="46B7B2DF">
        <w:rPr>
          <w:color w:val="000000" w:themeColor="text1"/>
          <w:sz w:val="20"/>
          <w:szCs w:val="20"/>
        </w:rPr>
        <w:t xml:space="preserve"> </w:t>
      </w:r>
      <w:r w:rsidR="00AE30B6" w:rsidRPr="00AE30B6">
        <w:rPr>
          <w:color w:val="000000" w:themeColor="text1"/>
          <w:sz w:val="20"/>
          <w:szCs w:val="20"/>
        </w:rPr>
        <w:t xml:space="preserve">Using DL PRS resources that are associated with different TEGs in double differential </w:t>
      </w:r>
      <w:r w:rsidR="00AE30B6" w:rsidRPr="00AE30B6">
        <w:rPr>
          <w:color w:val="000000" w:themeColor="text1"/>
          <w:sz w:val="20"/>
          <w:szCs w:val="20"/>
        </w:rPr>
        <w:lastRenderedPageBreak/>
        <w:t xml:space="preserve">operations may substantially deteriorate the measurement accuracy. </w:t>
      </w:r>
      <w:r w:rsidR="00640CDE" w:rsidRPr="46B7B2DF">
        <w:rPr>
          <w:color w:val="000000" w:themeColor="text1"/>
          <w:sz w:val="20"/>
          <w:szCs w:val="20"/>
        </w:rPr>
        <w:t xml:space="preserve">For </w:t>
      </w:r>
      <w:r w:rsidRPr="46B7B2DF" w:rsidDel="00640CDE">
        <w:rPr>
          <w:color w:val="000000" w:themeColor="text1"/>
          <w:sz w:val="20"/>
          <w:szCs w:val="20"/>
        </w:rPr>
        <w:t xml:space="preserve">the </w:t>
      </w:r>
      <w:r w:rsidR="00640CDE" w:rsidRPr="46B7B2DF">
        <w:rPr>
          <w:color w:val="000000" w:themeColor="text1"/>
          <w:sz w:val="20"/>
          <w:szCs w:val="20"/>
        </w:rPr>
        <w:t>accurate measurement performance</w:t>
      </w:r>
      <w:r w:rsidR="004739E1" w:rsidRPr="46B7B2DF">
        <w:rPr>
          <w:color w:val="000000" w:themeColor="text1"/>
          <w:sz w:val="20"/>
          <w:szCs w:val="20"/>
        </w:rPr>
        <w:t xml:space="preserve">, </w:t>
      </w:r>
      <w:r w:rsidRPr="46B7B2DF" w:rsidDel="004739E1">
        <w:rPr>
          <w:color w:val="000000" w:themeColor="text1"/>
          <w:sz w:val="20"/>
          <w:szCs w:val="20"/>
        </w:rPr>
        <w:t>we</w:t>
      </w:r>
      <w:r w:rsidR="004739E1" w:rsidRPr="46B7B2DF">
        <w:rPr>
          <w:color w:val="000000" w:themeColor="text1"/>
          <w:sz w:val="20"/>
          <w:szCs w:val="20"/>
        </w:rPr>
        <w:t xml:space="preserve"> need to support a feature </w:t>
      </w:r>
      <w:r w:rsidRPr="46B7B2DF" w:rsidDel="004739E1">
        <w:rPr>
          <w:color w:val="000000" w:themeColor="text1"/>
          <w:sz w:val="20"/>
          <w:szCs w:val="20"/>
        </w:rPr>
        <w:t>enabling</w:t>
      </w:r>
      <w:r w:rsidR="004739E1" w:rsidRPr="46B7B2DF">
        <w:rPr>
          <w:color w:val="000000" w:themeColor="text1"/>
          <w:sz w:val="20"/>
          <w:szCs w:val="20"/>
        </w:rPr>
        <w:t xml:space="preserve"> the LMF </w:t>
      </w:r>
      <w:r w:rsidR="00D371B0" w:rsidRPr="46B7B2DF">
        <w:rPr>
          <w:color w:val="000000" w:themeColor="text1"/>
          <w:sz w:val="20"/>
          <w:szCs w:val="20"/>
        </w:rPr>
        <w:t xml:space="preserve">to </w:t>
      </w:r>
      <w:r w:rsidR="007C64CB" w:rsidRPr="46B7B2DF">
        <w:rPr>
          <w:color w:val="000000" w:themeColor="text1"/>
          <w:sz w:val="20"/>
          <w:szCs w:val="20"/>
        </w:rPr>
        <w:t xml:space="preserve">request the target UEs and </w:t>
      </w:r>
      <w:r w:rsidR="007C64CB" w:rsidRPr="46B7B2DF" w:rsidDel="001A1EBD">
        <w:rPr>
          <w:color w:val="000000" w:themeColor="text1"/>
          <w:sz w:val="20"/>
          <w:szCs w:val="20"/>
        </w:rPr>
        <w:t xml:space="preserve">the </w:t>
      </w:r>
      <w:r w:rsidR="007C64CB" w:rsidRPr="46B7B2DF">
        <w:rPr>
          <w:color w:val="000000" w:themeColor="text1"/>
          <w:sz w:val="20"/>
          <w:szCs w:val="20"/>
        </w:rPr>
        <w:t xml:space="preserve">PRU </w:t>
      </w:r>
      <w:r w:rsidR="006F0C24" w:rsidRPr="46B7B2DF">
        <w:rPr>
          <w:color w:val="000000" w:themeColor="text1"/>
          <w:sz w:val="20"/>
          <w:szCs w:val="20"/>
        </w:rPr>
        <w:t xml:space="preserve">to perform CP measurements </w:t>
      </w:r>
      <w:r w:rsidR="007C64CB" w:rsidRPr="46B7B2DF">
        <w:rPr>
          <w:color w:val="000000" w:themeColor="text1"/>
          <w:sz w:val="20"/>
          <w:szCs w:val="20"/>
        </w:rPr>
        <w:t xml:space="preserve">for the indicated PRS resource(s) and </w:t>
      </w:r>
      <w:r w:rsidR="006F0C24" w:rsidRPr="46B7B2DF">
        <w:rPr>
          <w:color w:val="000000" w:themeColor="text1"/>
          <w:sz w:val="20"/>
          <w:szCs w:val="20"/>
        </w:rPr>
        <w:t>report them.</w:t>
      </w:r>
    </w:p>
    <w:p w14:paraId="1EF9FB97" w14:textId="529BF0E2" w:rsidR="005467ED" w:rsidRDefault="006F0C24" w:rsidP="00557441">
      <w:pPr>
        <w:pStyle w:val="NormalWeb"/>
        <w:spacing w:after="120"/>
        <w:rPr>
          <w:color w:val="000000" w:themeColor="text1"/>
          <w:sz w:val="20"/>
          <w:szCs w:val="20"/>
        </w:rPr>
      </w:pPr>
      <w:r w:rsidRPr="006D7678">
        <w:rPr>
          <w:b/>
          <w:bCs/>
          <w:color w:val="000000" w:themeColor="text1"/>
          <w:sz w:val="20"/>
          <w:szCs w:val="20"/>
        </w:rPr>
        <w:t xml:space="preserve">Proposal </w:t>
      </w:r>
      <w:r w:rsidR="00674620">
        <w:rPr>
          <w:b/>
          <w:bCs/>
          <w:color w:val="000000" w:themeColor="text1"/>
          <w:sz w:val="20"/>
          <w:szCs w:val="20"/>
        </w:rPr>
        <w:t>3</w:t>
      </w:r>
      <w:r w:rsidRPr="006D7678">
        <w:rPr>
          <w:b/>
          <w:bCs/>
          <w:color w:val="000000" w:themeColor="text1"/>
          <w:sz w:val="20"/>
          <w:szCs w:val="20"/>
        </w:rPr>
        <w:t>:</w:t>
      </w:r>
      <w:r>
        <w:rPr>
          <w:color w:val="000000" w:themeColor="text1"/>
          <w:sz w:val="20"/>
          <w:szCs w:val="20"/>
        </w:rPr>
        <w:t xml:space="preserve"> </w:t>
      </w:r>
      <w:r w:rsidR="00A51F92">
        <w:rPr>
          <w:color w:val="000000" w:themeColor="text1"/>
          <w:sz w:val="20"/>
          <w:szCs w:val="20"/>
        </w:rPr>
        <w:t xml:space="preserve">For </w:t>
      </w:r>
      <w:r w:rsidR="00187C78">
        <w:rPr>
          <w:color w:val="000000" w:themeColor="text1"/>
          <w:sz w:val="20"/>
          <w:szCs w:val="20"/>
        </w:rPr>
        <w:t>simultaneous DL RSCP measurements</w:t>
      </w:r>
      <w:r w:rsidR="00756D59">
        <w:rPr>
          <w:color w:val="000000" w:themeColor="text1"/>
          <w:sz w:val="20"/>
          <w:szCs w:val="20"/>
        </w:rPr>
        <w:t xml:space="preserve"> </w:t>
      </w:r>
      <w:r w:rsidR="002A4629" w:rsidDel="00756D59">
        <w:rPr>
          <w:color w:val="000000" w:themeColor="text1"/>
          <w:sz w:val="20"/>
          <w:szCs w:val="20"/>
        </w:rPr>
        <w:t>of UE-assisted positioning</w:t>
      </w:r>
      <w:r w:rsidR="00187C78" w:rsidDel="00756D59">
        <w:rPr>
          <w:color w:val="000000" w:themeColor="text1"/>
          <w:sz w:val="20"/>
          <w:szCs w:val="20"/>
        </w:rPr>
        <w:t>,</w:t>
      </w:r>
      <w:r w:rsidR="00D371B0">
        <w:rPr>
          <w:color w:val="000000" w:themeColor="text1"/>
          <w:sz w:val="20"/>
          <w:szCs w:val="20"/>
        </w:rPr>
        <w:t xml:space="preserve"> </w:t>
      </w:r>
      <w:r w:rsidR="008B15CD">
        <w:rPr>
          <w:color w:val="000000" w:themeColor="text1"/>
          <w:sz w:val="20"/>
          <w:szCs w:val="20"/>
        </w:rPr>
        <w:t xml:space="preserve">the </w:t>
      </w:r>
      <w:r w:rsidR="00D371B0">
        <w:rPr>
          <w:color w:val="000000" w:themeColor="text1"/>
          <w:sz w:val="20"/>
          <w:szCs w:val="20"/>
        </w:rPr>
        <w:t xml:space="preserve">LMF </w:t>
      </w:r>
      <w:r w:rsidR="00DA1E24">
        <w:rPr>
          <w:color w:val="000000" w:themeColor="text1"/>
          <w:sz w:val="20"/>
          <w:szCs w:val="20"/>
        </w:rPr>
        <w:t>request</w:t>
      </w:r>
      <w:r w:rsidR="00DA1E24" w:rsidDel="00756D59">
        <w:rPr>
          <w:color w:val="000000" w:themeColor="text1"/>
          <w:sz w:val="20"/>
          <w:szCs w:val="20"/>
        </w:rPr>
        <w:t>s</w:t>
      </w:r>
      <w:r w:rsidR="004E1742">
        <w:rPr>
          <w:color w:val="000000" w:themeColor="text1"/>
          <w:sz w:val="20"/>
          <w:szCs w:val="20"/>
        </w:rPr>
        <w:t xml:space="preserve"> target UE(s) and/or </w:t>
      </w:r>
      <w:r w:rsidR="00187C78">
        <w:rPr>
          <w:color w:val="000000" w:themeColor="text1"/>
          <w:sz w:val="20"/>
          <w:szCs w:val="20"/>
        </w:rPr>
        <w:t>PRU(s)</w:t>
      </w:r>
      <w:r w:rsidR="00DB1836">
        <w:rPr>
          <w:color w:val="000000" w:themeColor="text1"/>
          <w:sz w:val="20"/>
          <w:szCs w:val="20"/>
        </w:rPr>
        <w:t xml:space="preserve"> to </w:t>
      </w:r>
      <w:r w:rsidR="00EB11EB" w:rsidDel="00756D59">
        <w:rPr>
          <w:color w:val="000000" w:themeColor="text1"/>
          <w:sz w:val="20"/>
          <w:szCs w:val="20"/>
        </w:rPr>
        <w:t>report</w:t>
      </w:r>
      <w:r w:rsidR="00EB11EB">
        <w:rPr>
          <w:color w:val="000000" w:themeColor="text1"/>
          <w:sz w:val="20"/>
          <w:szCs w:val="20"/>
        </w:rPr>
        <w:t xml:space="preserve"> DL RSCP measurements </w:t>
      </w:r>
      <w:r w:rsidR="00814FFA" w:rsidDel="00756D59">
        <w:rPr>
          <w:color w:val="000000" w:themeColor="text1"/>
          <w:sz w:val="20"/>
          <w:szCs w:val="20"/>
        </w:rPr>
        <w:t>for</w:t>
      </w:r>
      <w:r w:rsidR="00814FFA">
        <w:rPr>
          <w:color w:val="000000" w:themeColor="text1"/>
          <w:sz w:val="20"/>
          <w:szCs w:val="20"/>
        </w:rPr>
        <w:t xml:space="preserve"> indicated DL PRS resources occurring within indicated time window(s)</w:t>
      </w:r>
      <w:r w:rsidR="00DA1E24">
        <w:rPr>
          <w:color w:val="000000" w:themeColor="text1"/>
          <w:sz w:val="20"/>
          <w:szCs w:val="20"/>
        </w:rPr>
        <w:t>.</w:t>
      </w:r>
      <w:r w:rsidR="00D371B0">
        <w:rPr>
          <w:color w:val="000000" w:themeColor="text1"/>
          <w:sz w:val="20"/>
          <w:szCs w:val="20"/>
        </w:rPr>
        <w:t xml:space="preserve"> </w:t>
      </w:r>
    </w:p>
    <w:p w14:paraId="2B686CE6" w14:textId="285A9167" w:rsidR="009A6091" w:rsidRPr="001E0F7E" w:rsidRDefault="009A6091" w:rsidP="009A6091">
      <w:pPr>
        <w:rPr>
          <w:bCs/>
          <w:lang w:eastAsia="x-none"/>
        </w:rPr>
      </w:pPr>
      <w:r w:rsidRPr="001E0F7E">
        <w:rPr>
          <w:bCs/>
          <w:lang w:eastAsia="x-none"/>
        </w:rPr>
        <w:t xml:space="preserve">RAN1 made </w:t>
      </w:r>
      <w:r w:rsidR="00A63A81" w:rsidRPr="001E0F7E">
        <w:rPr>
          <w:bCs/>
          <w:lang w:eastAsia="x-none"/>
        </w:rPr>
        <w:t>the following agreement for UE-based carrier phase positioning.</w:t>
      </w:r>
    </w:p>
    <w:p w14:paraId="62FB2EA6" w14:textId="773445D8" w:rsidR="009A6091" w:rsidRPr="00855D2E" w:rsidRDefault="009A6091" w:rsidP="009A6091">
      <w:pPr>
        <w:rPr>
          <w:b/>
          <w:lang w:eastAsia="x-none"/>
        </w:rPr>
      </w:pPr>
      <w:r w:rsidRPr="00855D2E">
        <w:rPr>
          <w:b/>
          <w:highlight w:val="green"/>
          <w:lang w:eastAsia="x-none"/>
        </w:rPr>
        <w:t>Agreement</w:t>
      </w:r>
    </w:p>
    <w:p w14:paraId="59398A84" w14:textId="77777777" w:rsidR="009A6091" w:rsidRPr="00855D2E" w:rsidRDefault="009A6091" w:rsidP="009A6091">
      <w:pPr>
        <w:contextualSpacing/>
        <w:rPr>
          <w:iCs/>
          <w:lang w:val="en-CA"/>
        </w:rPr>
      </w:pPr>
      <w:r w:rsidRPr="00855D2E">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F83DF98" w14:textId="77777777" w:rsidR="009A6091" w:rsidRPr="00855D2E" w:rsidRDefault="009A6091" w:rsidP="009A6091">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Note: Whether the forwarded DL carrier phase measurement is DL RSCP and/or DL RSCPD depends at least on which of them is (are) supported by UE capability.</w:t>
      </w:r>
    </w:p>
    <w:p w14:paraId="51258470" w14:textId="77777777" w:rsidR="009A6091" w:rsidRPr="00855D2E" w:rsidRDefault="009A6091" w:rsidP="009A6091">
      <w:pPr>
        <w:numPr>
          <w:ilvl w:val="0"/>
          <w:numId w:val="34"/>
        </w:numPr>
        <w:overflowPunct/>
        <w:autoSpaceDE/>
        <w:autoSpaceDN/>
        <w:adjustRightInd/>
        <w:snapToGrid w:val="0"/>
        <w:spacing w:after="0"/>
        <w:ind w:left="720"/>
        <w:textAlignment w:val="auto"/>
        <w:rPr>
          <w:rFonts w:eastAsia="Calibri"/>
          <w:iCs/>
        </w:rPr>
      </w:pPr>
      <w:r w:rsidRPr="00855D2E">
        <w:rPr>
          <w:rFonts w:eastAsia="Calibri"/>
          <w:iCs/>
        </w:rPr>
        <w:t xml:space="preserve">additional information of the same PRU includes at least PRU location. </w:t>
      </w:r>
    </w:p>
    <w:p w14:paraId="27569BB3" w14:textId="77777777" w:rsidR="009A6091" w:rsidRPr="00855D2E" w:rsidRDefault="009A6091" w:rsidP="009A6091">
      <w:pPr>
        <w:numPr>
          <w:ilvl w:val="1"/>
          <w:numId w:val="34"/>
        </w:numPr>
        <w:overflowPunct/>
        <w:autoSpaceDE/>
        <w:autoSpaceDN/>
        <w:adjustRightInd/>
        <w:snapToGrid w:val="0"/>
        <w:spacing w:after="0"/>
        <w:textAlignment w:val="auto"/>
        <w:rPr>
          <w:rFonts w:eastAsia="Calibri"/>
          <w:iCs/>
        </w:rPr>
      </w:pPr>
      <w:r w:rsidRPr="00855D2E">
        <w:rPr>
          <w:rFonts w:eastAsia="Calibri"/>
          <w:iCs/>
        </w:rPr>
        <w:t xml:space="preserve">FFS: additional PRU information, </w:t>
      </w:r>
      <w:proofErr w:type="gramStart"/>
      <w:r w:rsidRPr="00855D2E">
        <w:rPr>
          <w:rFonts w:eastAsia="Calibri"/>
          <w:iCs/>
        </w:rPr>
        <w:t>e.g.</w:t>
      </w:r>
      <w:proofErr w:type="gramEnd"/>
      <w:r w:rsidRPr="00855D2E">
        <w:rPr>
          <w:rFonts w:eastAsia="Calibri"/>
          <w:iCs/>
        </w:rPr>
        <w:t xml:space="preserve"> the </w:t>
      </w:r>
      <w:proofErr w:type="spellStart"/>
      <w:r w:rsidRPr="00855D2E">
        <w:rPr>
          <w:rFonts w:eastAsia="Calibri"/>
          <w:iCs/>
        </w:rPr>
        <w:t>AoD</w:t>
      </w:r>
      <w:proofErr w:type="spellEnd"/>
      <w:r w:rsidRPr="00855D2E">
        <w:rPr>
          <w:rFonts w:eastAsia="Calibri"/>
          <w:iCs/>
        </w:rPr>
        <w:t xml:space="preserve"> of PRU to each TRP, etc.</w:t>
      </w:r>
    </w:p>
    <w:p w14:paraId="5C65F07D" w14:textId="6D2A7403" w:rsidR="00A63A81" w:rsidRDefault="00A63A81" w:rsidP="001E0F7E">
      <w:pPr>
        <w:spacing w:before="240"/>
        <w:rPr>
          <w:color w:val="000000" w:themeColor="text1"/>
        </w:rPr>
      </w:pPr>
      <w:bookmarkStart w:id="11" w:name="_Hlk142586410"/>
      <w:r>
        <w:rPr>
          <w:color w:val="000000" w:themeColor="text1"/>
        </w:rPr>
        <w:t>For the UE-based positioning, the target UE needs DL RSCP measurements made for specific DL PRS resource(s) within a certain time window.</w:t>
      </w:r>
      <w:r w:rsidR="007D06C9">
        <w:rPr>
          <w:color w:val="000000" w:themeColor="text1"/>
        </w:rPr>
        <w:t xml:space="preserve"> The current agreed feature </w:t>
      </w:r>
      <w:r w:rsidR="007D06C9" w:rsidDel="003125BE">
        <w:rPr>
          <w:color w:val="000000" w:themeColor="text1"/>
        </w:rPr>
        <w:t>may</w:t>
      </w:r>
      <w:r w:rsidR="007D06C9">
        <w:rPr>
          <w:color w:val="000000" w:themeColor="text1"/>
        </w:rPr>
        <w:t xml:space="preserve"> not guarantee </w:t>
      </w:r>
      <w:r w:rsidR="003125BE">
        <w:rPr>
          <w:color w:val="000000" w:themeColor="text1"/>
        </w:rPr>
        <w:t xml:space="preserve">the </w:t>
      </w:r>
      <w:r w:rsidR="00DC15F2">
        <w:rPr>
          <w:color w:val="000000" w:themeColor="text1"/>
        </w:rPr>
        <w:t xml:space="preserve">same </w:t>
      </w:r>
      <w:r w:rsidR="00CF4999">
        <w:rPr>
          <w:color w:val="000000" w:themeColor="text1"/>
        </w:rPr>
        <w:t xml:space="preserve">DL PRS resources for </w:t>
      </w:r>
      <w:r w:rsidR="00A254C4">
        <w:rPr>
          <w:color w:val="000000" w:themeColor="text1"/>
        </w:rPr>
        <w:t xml:space="preserve">RSCP </w:t>
      </w:r>
      <w:r w:rsidR="00160B3F">
        <w:rPr>
          <w:color w:val="000000" w:themeColor="text1"/>
        </w:rPr>
        <w:t>measurements</w:t>
      </w:r>
      <w:r w:rsidR="00160B3F" w:rsidDel="003125BE">
        <w:rPr>
          <w:color w:val="000000" w:themeColor="text1"/>
        </w:rPr>
        <w:t xml:space="preserve"> </w:t>
      </w:r>
      <w:r w:rsidR="00A254C4" w:rsidDel="003125BE">
        <w:rPr>
          <w:color w:val="000000" w:themeColor="text1"/>
        </w:rPr>
        <w:t xml:space="preserve">and the </w:t>
      </w:r>
      <w:r w:rsidR="007D06C9" w:rsidDel="003125BE">
        <w:rPr>
          <w:color w:val="000000" w:themeColor="text1"/>
        </w:rPr>
        <w:t xml:space="preserve">same </w:t>
      </w:r>
      <w:r w:rsidR="00A254C4" w:rsidDel="003125BE">
        <w:rPr>
          <w:color w:val="000000" w:themeColor="text1"/>
        </w:rPr>
        <w:t>measurement time</w:t>
      </w:r>
      <w:r w:rsidR="00DC15F2" w:rsidDel="003125BE">
        <w:rPr>
          <w:color w:val="000000" w:themeColor="text1"/>
        </w:rPr>
        <w:t xml:space="preserve"> between the target UE and PRU</w:t>
      </w:r>
      <w:r w:rsidR="00085D8C">
        <w:rPr>
          <w:color w:val="000000" w:themeColor="text1"/>
        </w:rPr>
        <w:t xml:space="preserve">. </w:t>
      </w:r>
      <w:r w:rsidR="00144AA6" w:rsidRPr="00144AA6">
        <w:rPr>
          <w:color w:val="000000" w:themeColor="text1"/>
        </w:rPr>
        <w:t xml:space="preserve">For simultaneous DL RSCP measurements of UE-based positioning, RAN1 </w:t>
      </w:r>
      <w:r w:rsidR="00144AA6" w:rsidRPr="00144AA6" w:rsidDel="00D02941">
        <w:rPr>
          <w:color w:val="000000" w:themeColor="text1"/>
        </w:rPr>
        <w:t>support</w:t>
      </w:r>
      <w:r w:rsidR="00144AA6" w:rsidRPr="00144AA6" w:rsidDel="003125BE">
        <w:rPr>
          <w:color w:val="000000" w:themeColor="text1"/>
        </w:rPr>
        <w:t>s</w:t>
      </w:r>
      <w:r w:rsidR="00144AA6" w:rsidRPr="00144AA6" w:rsidDel="00D02941">
        <w:rPr>
          <w:color w:val="000000" w:themeColor="text1"/>
        </w:rPr>
        <w:t xml:space="preserve"> that</w:t>
      </w:r>
      <w:r w:rsidR="00144AA6" w:rsidRPr="00144AA6">
        <w:rPr>
          <w:color w:val="000000" w:themeColor="text1"/>
        </w:rPr>
        <w:t xml:space="preserve"> the target UE request</w:t>
      </w:r>
      <w:r w:rsidR="00144AA6" w:rsidRPr="00144AA6" w:rsidDel="00D02941">
        <w:rPr>
          <w:color w:val="000000" w:themeColor="text1"/>
        </w:rPr>
        <w:t>s</w:t>
      </w:r>
      <w:r w:rsidR="00144AA6" w:rsidRPr="00144AA6">
        <w:rPr>
          <w:color w:val="000000" w:themeColor="text1"/>
        </w:rPr>
        <w:t xml:space="preserve"> the LMF to provide DL </w:t>
      </w:r>
      <w:r w:rsidR="00963B62">
        <w:rPr>
          <w:color w:val="000000" w:themeColor="text1"/>
        </w:rPr>
        <w:t>R</w:t>
      </w:r>
      <w:r w:rsidR="00144AA6" w:rsidRPr="00144AA6">
        <w:rPr>
          <w:color w:val="000000" w:themeColor="text1"/>
        </w:rPr>
        <w:t xml:space="preserve">SCP measurements of PRU(s) for specific DL PRS resource(s) within </w:t>
      </w:r>
      <w:r w:rsidR="00963B62">
        <w:rPr>
          <w:color w:val="000000" w:themeColor="text1"/>
        </w:rPr>
        <w:t xml:space="preserve">specific </w:t>
      </w:r>
      <w:r w:rsidR="00144AA6" w:rsidRPr="00144AA6">
        <w:rPr>
          <w:color w:val="000000" w:themeColor="text1"/>
        </w:rPr>
        <w:t xml:space="preserve">time windows(s). </w:t>
      </w:r>
      <w:r w:rsidR="00DC15F2">
        <w:rPr>
          <w:color w:val="000000" w:themeColor="text1"/>
        </w:rPr>
        <w:t xml:space="preserve"> </w:t>
      </w:r>
    </w:p>
    <w:p w14:paraId="44AF060D" w14:textId="79CFD93E" w:rsidR="00782343" w:rsidRDefault="000A3E1C" w:rsidP="00F166DC">
      <w:pPr>
        <w:pStyle w:val="NormalWeb"/>
        <w:spacing w:after="120"/>
        <w:rPr>
          <w:color w:val="000000" w:themeColor="text1"/>
          <w:sz w:val="20"/>
          <w:szCs w:val="20"/>
        </w:rPr>
      </w:pPr>
      <w:bookmarkStart w:id="12" w:name="_Hlk142587078"/>
      <w:bookmarkEnd w:id="11"/>
      <w:r w:rsidRPr="00240956">
        <w:rPr>
          <w:b/>
          <w:bCs/>
          <w:color w:val="000000" w:themeColor="text1"/>
          <w:sz w:val="20"/>
          <w:szCs w:val="20"/>
        </w:rPr>
        <w:t xml:space="preserve">Proposal </w:t>
      </w:r>
      <w:r w:rsidR="00674620">
        <w:rPr>
          <w:b/>
          <w:bCs/>
          <w:color w:val="000000" w:themeColor="text1"/>
          <w:sz w:val="20"/>
          <w:szCs w:val="20"/>
        </w:rPr>
        <w:t>4</w:t>
      </w:r>
      <w:r w:rsidRPr="00240956">
        <w:rPr>
          <w:b/>
          <w:bCs/>
          <w:color w:val="000000" w:themeColor="text1"/>
          <w:sz w:val="20"/>
          <w:szCs w:val="20"/>
        </w:rPr>
        <w:t>:</w:t>
      </w:r>
      <w:r>
        <w:rPr>
          <w:color w:val="000000" w:themeColor="text1"/>
          <w:sz w:val="20"/>
          <w:szCs w:val="20"/>
        </w:rPr>
        <w:t xml:space="preserve"> </w:t>
      </w:r>
      <w:r w:rsidR="00F166DC">
        <w:rPr>
          <w:color w:val="000000" w:themeColor="text1"/>
          <w:sz w:val="20"/>
          <w:szCs w:val="20"/>
        </w:rPr>
        <w:t>For simultaneous DL RSCP measurements</w:t>
      </w:r>
      <w:r w:rsidR="00F166DC" w:rsidDel="00192E3F">
        <w:rPr>
          <w:color w:val="000000" w:themeColor="text1"/>
          <w:sz w:val="20"/>
          <w:szCs w:val="20"/>
        </w:rPr>
        <w:t xml:space="preserve"> of UE-</w:t>
      </w:r>
      <w:r w:rsidR="00520E7A" w:rsidDel="00192E3F">
        <w:rPr>
          <w:color w:val="000000" w:themeColor="text1"/>
          <w:sz w:val="20"/>
          <w:szCs w:val="20"/>
        </w:rPr>
        <w:t>based</w:t>
      </w:r>
      <w:r w:rsidR="00F166DC" w:rsidDel="00192E3F">
        <w:rPr>
          <w:color w:val="000000" w:themeColor="text1"/>
          <w:sz w:val="20"/>
          <w:szCs w:val="20"/>
        </w:rPr>
        <w:t xml:space="preserve"> positioning</w:t>
      </w:r>
      <w:r w:rsidR="00F166DC">
        <w:rPr>
          <w:color w:val="000000" w:themeColor="text1"/>
          <w:sz w:val="20"/>
          <w:szCs w:val="20"/>
        </w:rPr>
        <w:t xml:space="preserve">, </w:t>
      </w:r>
      <w:r w:rsidR="009F2BC9" w:rsidDel="00AE258E">
        <w:rPr>
          <w:color w:val="000000" w:themeColor="text1"/>
          <w:sz w:val="20"/>
          <w:szCs w:val="20"/>
        </w:rPr>
        <w:t xml:space="preserve">RAN1 supports </w:t>
      </w:r>
      <w:r w:rsidR="003F1EF4" w:rsidDel="00AE258E">
        <w:rPr>
          <w:color w:val="000000" w:themeColor="text1"/>
          <w:sz w:val="20"/>
          <w:szCs w:val="20"/>
        </w:rPr>
        <w:t>that the</w:t>
      </w:r>
      <w:r w:rsidR="003F1EF4">
        <w:rPr>
          <w:color w:val="000000" w:themeColor="text1"/>
          <w:sz w:val="20"/>
          <w:szCs w:val="20"/>
        </w:rPr>
        <w:t xml:space="preserve"> target UE</w:t>
      </w:r>
      <w:r w:rsidR="00AE258E">
        <w:rPr>
          <w:color w:val="000000" w:themeColor="text1"/>
          <w:sz w:val="20"/>
          <w:szCs w:val="20"/>
        </w:rPr>
        <w:t xml:space="preserve"> </w:t>
      </w:r>
      <w:r w:rsidR="003F1EF4">
        <w:rPr>
          <w:color w:val="000000" w:themeColor="text1"/>
          <w:sz w:val="20"/>
          <w:szCs w:val="20"/>
        </w:rPr>
        <w:t>request</w:t>
      </w:r>
      <w:r w:rsidR="003F1EF4" w:rsidDel="00AE258E">
        <w:rPr>
          <w:color w:val="000000" w:themeColor="text1"/>
          <w:sz w:val="20"/>
          <w:szCs w:val="20"/>
        </w:rPr>
        <w:t>s</w:t>
      </w:r>
      <w:r w:rsidR="003F1EF4">
        <w:rPr>
          <w:color w:val="000000" w:themeColor="text1"/>
          <w:sz w:val="20"/>
          <w:szCs w:val="20"/>
        </w:rPr>
        <w:t xml:space="preserve"> </w:t>
      </w:r>
      <w:r w:rsidR="00F166DC">
        <w:rPr>
          <w:color w:val="000000" w:themeColor="text1"/>
          <w:sz w:val="20"/>
          <w:szCs w:val="20"/>
        </w:rPr>
        <w:t xml:space="preserve">the LMF </w:t>
      </w:r>
      <w:r w:rsidR="001F7E2B">
        <w:rPr>
          <w:color w:val="000000" w:themeColor="text1"/>
          <w:sz w:val="20"/>
          <w:szCs w:val="20"/>
        </w:rPr>
        <w:t xml:space="preserve">to provide </w:t>
      </w:r>
      <w:r w:rsidR="00A16907">
        <w:rPr>
          <w:color w:val="000000" w:themeColor="text1"/>
          <w:sz w:val="20"/>
          <w:szCs w:val="20"/>
        </w:rPr>
        <w:t xml:space="preserve">DL </w:t>
      </w:r>
      <w:r w:rsidR="006F6DFC">
        <w:rPr>
          <w:color w:val="000000" w:themeColor="text1"/>
          <w:sz w:val="20"/>
          <w:szCs w:val="20"/>
        </w:rPr>
        <w:t>R</w:t>
      </w:r>
      <w:r w:rsidR="00A16907">
        <w:rPr>
          <w:color w:val="000000" w:themeColor="text1"/>
          <w:sz w:val="20"/>
          <w:szCs w:val="20"/>
        </w:rPr>
        <w:t>SCP measurements of PRU(s) for specific DL PRS resource</w:t>
      </w:r>
      <w:r w:rsidR="0053321C">
        <w:rPr>
          <w:color w:val="000000" w:themeColor="text1"/>
          <w:sz w:val="20"/>
          <w:szCs w:val="20"/>
        </w:rPr>
        <w:t xml:space="preserve">(s) </w:t>
      </w:r>
      <w:r w:rsidR="001D47F6">
        <w:rPr>
          <w:color w:val="000000" w:themeColor="text1"/>
          <w:sz w:val="20"/>
          <w:szCs w:val="20"/>
        </w:rPr>
        <w:t>within</w:t>
      </w:r>
      <w:r w:rsidR="0053321C">
        <w:rPr>
          <w:color w:val="000000" w:themeColor="text1"/>
          <w:sz w:val="20"/>
          <w:szCs w:val="20"/>
        </w:rPr>
        <w:t xml:space="preserve"> time windows(s)</w:t>
      </w:r>
      <w:r w:rsidR="00F166DC">
        <w:rPr>
          <w:color w:val="000000" w:themeColor="text1"/>
          <w:sz w:val="20"/>
          <w:szCs w:val="20"/>
        </w:rPr>
        <w:t xml:space="preserve">. </w:t>
      </w:r>
      <w:bookmarkStart w:id="13" w:name="_Hlk142586861"/>
    </w:p>
    <w:bookmarkEnd w:id="12"/>
    <w:p w14:paraId="06E87117" w14:textId="6A72AFC7" w:rsidR="00D44F9A" w:rsidRDefault="00D44F9A" w:rsidP="00F166DC">
      <w:pPr>
        <w:pStyle w:val="NormalWeb"/>
        <w:spacing w:after="120"/>
        <w:rPr>
          <w:color w:val="000000" w:themeColor="text1"/>
          <w:sz w:val="20"/>
          <w:szCs w:val="20"/>
        </w:rPr>
      </w:pPr>
      <w:r w:rsidRPr="00D44F9A">
        <w:rPr>
          <w:color w:val="000000" w:themeColor="text1"/>
          <w:sz w:val="20"/>
          <w:szCs w:val="20"/>
        </w:rPr>
        <w:t>In RAN1#113, RAN1 made the following agreements about the time windows for simultaneous PRS measurements and SRS transmissions:</w:t>
      </w:r>
    </w:p>
    <w:bookmarkEnd w:id="13"/>
    <w:p w14:paraId="376FCFC8" w14:textId="77777777" w:rsidR="00B55C73" w:rsidRPr="00855D2E" w:rsidRDefault="00B55C73" w:rsidP="001E0F7E">
      <w:pPr>
        <w:spacing w:after="0"/>
        <w:rPr>
          <w:b/>
          <w:lang w:eastAsia="x-none"/>
        </w:rPr>
      </w:pPr>
      <w:r w:rsidRPr="00855D2E">
        <w:rPr>
          <w:b/>
          <w:highlight w:val="green"/>
          <w:lang w:eastAsia="x-none"/>
        </w:rPr>
        <w:t>Agreement</w:t>
      </w:r>
    </w:p>
    <w:p w14:paraId="578302A6" w14:textId="77777777" w:rsidR="00B55C73" w:rsidRPr="00855D2E" w:rsidRDefault="00B55C73" w:rsidP="00B55C73">
      <w:pPr>
        <w:rPr>
          <w:iCs/>
        </w:rPr>
      </w:pPr>
      <w:r w:rsidRPr="00855D2E">
        <w:rPr>
          <w:iCs/>
        </w:rPr>
        <w:t xml:space="preserve">To enable LMF to request the serving </w:t>
      </w:r>
      <w:proofErr w:type="spellStart"/>
      <w:r w:rsidRPr="00855D2E">
        <w:rPr>
          <w:iCs/>
        </w:rPr>
        <w:t>gNB</w:t>
      </w:r>
      <w:proofErr w:type="spellEnd"/>
      <w:r w:rsidRPr="00855D2E">
        <w:rPr>
          <w:iCs/>
        </w:rPr>
        <w:t xml:space="preserve"> and </w:t>
      </w:r>
      <w:proofErr w:type="spellStart"/>
      <w:r w:rsidRPr="00855D2E">
        <w:rPr>
          <w:iCs/>
        </w:rPr>
        <w:t>neighboring</w:t>
      </w:r>
      <w:proofErr w:type="spellEnd"/>
      <w:r w:rsidRPr="00855D2E">
        <w:rPr>
          <w:iCs/>
        </w:rPr>
        <w:t xml:space="preserve"> </w:t>
      </w:r>
      <w:proofErr w:type="spellStart"/>
      <w:r w:rsidRPr="00855D2E">
        <w:rPr>
          <w:iCs/>
        </w:rPr>
        <w:t>gNBs</w:t>
      </w:r>
      <w:proofErr w:type="spellEnd"/>
      <w:r w:rsidRPr="00855D2E">
        <w:rPr>
          <w:iCs/>
        </w:rPr>
        <w:t xml:space="preserve"> of a UE to measure the UL SRS resources from the UE within indicated time window(s), each time window is defined with the following parameters:</w:t>
      </w:r>
    </w:p>
    <w:p w14:paraId="58096FB9" w14:textId="77777777" w:rsidR="00B55C73" w:rsidRPr="00855D2E" w:rsidRDefault="00B55C73" w:rsidP="00B55C73">
      <w:pPr>
        <w:numPr>
          <w:ilvl w:val="0"/>
          <w:numId w:val="36"/>
        </w:numPr>
        <w:overflowPunct/>
        <w:snapToGrid w:val="0"/>
        <w:spacing w:after="0"/>
        <w:jc w:val="both"/>
        <w:textAlignment w:val="auto"/>
        <w:rPr>
          <w:iCs/>
          <w:lang w:val="en-US"/>
        </w:rPr>
      </w:pPr>
      <w:r w:rsidRPr="00855D2E">
        <w:rPr>
          <w:iCs/>
        </w:rPr>
        <w:t xml:space="preserve">The start </w:t>
      </w:r>
      <w:r w:rsidRPr="00855D2E">
        <w:rPr>
          <w:iCs/>
          <w:lang w:val="en-US"/>
        </w:rPr>
        <w:t xml:space="preserve">of the time window, which is indicated by a combination of subframe number, slot offset and symbol index with respect to the SFN initialization </w:t>
      </w:r>
      <w:proofErr w:type="gramStart"/>
      <w:r w:rsidRPr="00855D2E">
        <w:rPr>
          <w:iCs/>
          <w:lang w:val="en-US"/>
        </w:rPr>
        <w:t>time</w:t>
      </w:r>
      <w:proofErr w:type="gramEnd"/>
    </w:p>
    <w:p w14:paraId="7D0FE8BD" w14:textId="77777777" w:rsidR="00B55C73" w:rsidRPr="00855D2E" w:rsidRDefault="00B55C73" w:rsidP="00B55C73">
      <w:pPr>
        <w:numPr>
          <w:ilvl w:val="0"/>
          <w:numId w:val="36"/>
        </w:numPr>
        <w:overflowPunct/>
        <w:snapToGrid w:val="0"/>
        <w:spacing w:after="0"/>
        <w:jc w:val="both"/>
        <w:textAlignment w:val="auto"/>
        <w:rPr>
          <w:iCs/>
          <w:lang w:val="en-US"/>
        </w:rPr>
      </w:pPr>
      <w:r w:rsidRPr="00855D2E">
        <w:rPr>
          <w:iCs/>
          <w:lang w:val="en-US"/>
        </w:rPr>
        <w:t>The duration of the time window, which is given by a number of consecutive slots/</w:t>
      </w:r>
      <w:proofErr w:type="gramStart"/>
      <w:r w:rsidRPr="00855D2E">
        <w:rPr>
          <w:iCs/>
          <w:lang w:val="en-US"/>
        </w:rPr>
        <w:t>symbols</w:t>
      </w:r>
      <w:proofErr w:type="gramEnd"/>
    </w:p>
    <w:p w14:paraId="6660A760" w14:textId="77777777" w:rsidR="00B55C73" w:rsidRPr="00855D2E" w:rsidRDefault="00B55C73" w:rsidP="00B55C73">
      <w:pPr>
        <w:numPr>
          <w:ilvl w:val="1"/>
          <w:numId w:val="36"/>
        </w:numPr>
        <w:overflowPunct/>
        <w:snapToGrid w:val="0"/>
        <w:spacing w:after="0"/>
        <w:jc w:val="both"/>
        <w:textAlignment w:val="auto"/>
        <w:rPr>
          <w:iCs/>
          <w:lang w:val="en-US"/>
        </w:rPr>
      </w:pPr>
      <w:r w:rsidRPr="00855D2E">
        <w:rPr>
          <w:iCs/>
          <w:lang w:val="en-US"/>
        </w:rPr>
        <w:t>FFS: the number of consecutive slots/symbols</w:t>
      </w:r>
    </w:p>
    <w:p w14:paraId="2501EC83" w14:textId="77777777" w:rsidR="00B55C73" w:rsidRPr="00855D2E" w:rsidRDefault="00B55C73" w:rsidP="00B55C73">
      <w:pPr>
        <w:numPr>
          <w:ilvl w:val="0"/>
          <w:numId w:val="36"/>
        </w:numPr>
        <w:overflowPunct/>
        <w:snapToGrid w:val="0"/>
        <w:spacing w:after="0"/>
        <w:jc w:val="both"/>
        <w:textAlignment w:val="auto"/>
        <w:rPr>
          <w:iCs/>
          <w:lang w:val="en-US"/>
        </w:rPr>
      </w:pPr>
      <w:r w:rsidRPr="00855D2E">
        <w:rPr>
          <w:iCs/>
          <w:lang w:val="en-US"/>
        </w:rPr>
        <w:t xml:space="preserve">(Optional) The periodicity of the time window, which is defined </w:t>
      </w:r>
      <w:proofErr w:type="gramStart"/>
      <w:r w:rsidRPr="00855D2E">
        <w:rPr>
          <w:iCs/>
          <w:lang w:val="en-US"/>
        </w:rPr>
        <w:t>similar to</w:t>
      </w:r>
      <w:proofErr w:type="gramEnd"/>
      <w:r w:rsidRPr="00855D2E">
        <w:rPr>
          <w:iCs/>
          <w:lang w:val="en-US"/>
        </w:rPr>
        <w:t xml:space="preserve"> IE Measurement Periodicity</w:t>
      </w:r>
      <w:r w:rsidRPr="00855D2E" w:rsidDel="00933AEF">
        <w:rPr>
          <w:iCs/>
          <w:lang w:val="en-US"/>
        </w:rPr>
        <w:t xml:space="preserve"> </w:t>
      </w:r>
      <w:r w:rsidRPr="00855D2E">
        <w:rPr>
          <w:iCs/>
          <w:lang w:val="en-US"/>
        </w:rPr>
        <w:t>in MEASUREMENT REQUEST in TS 38.455.</w:t>
      </w:r>
    </w:p>
    <w:p w14:paraId="55DB20E0" w14:textId="77777777" w:rsidR="00B55C73" w:rsidRPr="00855D2E" w:rsidRDefault="00B55C73" w:rsidP="00B55C73">
      <w:pPr>
        <w:numPr>
          <w:ilvl w:val="0"/>
          <w:numId w:val="36"/>
        </w:numPr>
        <w:overflowPunct/>
        <w:snapToGrid w:val="0"/>
        <w:spacing w:after="0"/>
        <w:jc w:val="both"/>
        <w:textAlignment w:val="auto"/>
        <w:rPr>
          <w:iCs/>
          <w:lang w:val="en-US"/>
        </w:rPr>
      </w:pPr>
      <w:r w:rsidRPr="00855D2E">
        <w:rPr>
          <w:iCs/>
          <w:lang w:val="en-US"/>
        </w:rPr>
        <w:t>FFS: the maximum number of the windows</w:t>
      </w:r>
    </w:p>
    <w:p w14:paraId="6F26C726" w14:textId="77777777" w:rsidR="00B55C73" w:rsidRPr="00855D2E" w:rsidRDefault="00B55C73" w:rsidP="001E0F7E">
      <w:pPr>
        <w:spacing w:before="240" w:after="0"/>
        <w:rPr>
          <w:b/>
          <w:lang w:val="en-US" w:eastAsia="x-none"/>
        </w:rPr>
      </w:pPr>
      <w:r w:rsidRPr="00855D2E">
        <w:rPr>
          <w:b/>
          <w:highlight w:val="green"/>
          <w:lang w:val="en-US" w:eastAsia="x-none"/>
        </w:rPr>
        <w:t>Agreement</w:t>
      </w:r>
    </w:p>
    <w:p w14:paraId="3DB2F3B7" w14:textId="77777777" w:rsidR="00B55C73" w:rsidRPr="00855D2E" w:rsidRDefault="00B55C73" w:rsidP="00B55C73">
      <w:pPr>
        <w:rPr>
          <w:iCs/>
        </w:rPr>
      </w:pPr>
      <w:r w:rsidRPr="00855D2E">
        <w:rPr>
          <w:iCs/>
        </w:rPr>
        <w:t>To enable LMF to request the UEs, including target UE and PRU(s), to perform measurements on indicated DL PRS resource set(s) occurring within indicated time window(s), each time window is defined with the following parameters:</w:t>
      </w:r>
    </w:p>
    <w:p w14:paraId="153C9783" w14:textId="77777777" w:rsidR="00B55C73" w:rsidRPr="00855D2E" w:rsidRDefault="00B55C73" w:rsidP="00B55C73">
      <w:pPr>
        <w:numPr>
          <w:ilvl w:val="0"/>
          <w:numId w:val="37"/>
        </w:numPr>
        <w:overflowPunct/>
        <w:snapToGrid w:val="0"/>
        <w:spacing w:after="0"/>
        <w:jc w:val="both"/>
        <w:textAlignment w:val="auto"/>
        <w:rPr>
          <w:iCs/>
          <w:lang w:val="en-US"/>
        </w:rPr>
      </w:pPr>
      <w:r w:rsidRPr="00855D2E">
        <w:rPr>
          <w:iCs/>
        </w:rPr>
        <w:t xml:space="preserve">The start </w:t>
      </w:r>
      <w:r w:rsidRPr="00855D2E">
        <w:rPr>
          <w:iCs/>
          <w:lang w:val="en-US"/>
        </w:rPr>
        <w:t xml:space="preserve">of the time window, which is indicated by a combination of subframe number, slot offset and symbol </w:t>
      </w:r>
      <w:proofErr w:type="gramStart"/>
      <w:r w:rsidRPr="00855D2E">
        <w:rPr>
          <w:iCs/>
          <w:lang w:val="en-US"/>
        </w:rPr>
        <w:t>index</w:t>
      </w:r>
      <w:proofErr w:type="gramEnd"/>
    </w:p>
    <w:p w14:paraId="508D42DF" w14:textId="77777777" w:rsidR="00B55C73" w:rsidRPr="00855D2E" w:rsidRDefault="00B55C73" w:rsidP="00B55C73">
      <w:pPr>
        <w:numPr>
          <w:ilvl w:val="0"/>
          <w:numId w:val="37"/>
        </w:numPr>
        <w:overflowPunct/>
        <w:snapToGrid w:val="0"/>
        <w:spacing w:after="0"/>
        <w:jc w:val="both"/>
        <w:textAlignment w:val="auto"/>
        <w:rPr>
          <w:iCs/>
          <w:lang w:val="en-US"/>
        </w:rPr>
      </w:pPr>
      <w:r w:rsidRPr="00855D2E">
        <w:rPr>
          <w:iCs/>
          <w:lang w:val="en-US"/>
        </w:rPr>
        <w:t>The duration of the time window, which is given by a number of consecutive slots/</w:t>
      </w:r>
      <w:proofErr w:type="gramStart"/>
      <w:r w:rsidRPr="00855D2E">
        <w:rPr>
          <w:iCs/>
          <w:lang w:val="en-US"/>
        </w:rPr>
        <w:t>symbols</w:t>
      </w:r>
      <w:proofErr w:type="gramEnd"/>
    </w:p>
    <w:p w14:paraId="564B4D63" w14:textId="77777777" w:rsidR="00B55C73" w:rsidRPr="00855D2E" w:rsidRDefault="00B55C73" w:rsidP="00B55C73">
      <w:pPr>
        <w:numPr>
          <w:ilvl w:val="1"/>
          <w:numId w:val="37"/>
        </w:numPr>
        <w:overflowPunct/>
        <w:snapToGrid w:val="0"/>
        <w:spacing w:after="0"/>
        <w:jc w:val="both"/>
        <w:textAlignment w:val="auto"/>
        <w:rPr>
          <w:iCs/>
          <w:lang w:val="en-US"/>
        </w:rPr>
      </w:pPr>
      <w:r w:rsidRPr="00855D2E">
        <w:rPr>
          <w:iCs/>
          <w:lang w:val="en-US"/>
        </w:rPr>
        <w:t>FFS: the number of consecutive slots/symbols</w:t>
      </w:r>
    </w:p>
    <w:p w14:paraId="21E4A9C8" w14:textId="77777777" w:rsidR="00B55C73" w:rsidRDefault="00B55C73" w:rsidP="00B55C73">
      <w:pPr>
        <w:numPr>
          <w:ilvl w:val="0"/>
          <w:numId w:val="37"/>
        </w:numPr>
        <w:overflowPunct/>
        <w:snapToGrid w:val="0"/>
        <w:spacing w:after="0"/>
        <w:jc w:val="both"/>
        <w:textAlignment w:val="auto"/>
        <w:rPr>
          <w:iCs/>
          <w:lang w:val="en-US"/>
        </w:rPr>
      </w:pPr>
      <w:r w:rsidRPr="00855D2E">
        <w:rPr>
          <w:iCs/>
          <w:lang w:val="en-US"/>
        </w:rPr>
        <w:t xml:space="preserve">(Optional) The periodicity of the time window, which is defined </w:t>
      </w:r>
      <w:proofErr w:type="gramStart"/>
      <w:r w:rsidRPr="00855D2E">
        <w:rPr>
          <w:iCs/>
          <w:lang w:val="en-US"/>
        </w:rPr>
        <w:t>similar to</w:t>
      </w:r>
      <w:proofErr w:type="gramEnd"/>
      <w:r w:rsidRPr="00855D2E">
        <w:rPr>
          <w:iCs/>
          <w:lang w:val="en-US"/>
        </w:rPr>
        <w:t xml:space="preserve"> IE NR-DL-PRS-Periodicity-and-</w:t>
      </w:r>
      <w:proofErr w:type="spellStart"/>
      <w:r w:rsidRPr="00855D2E">
        <w:rPr>
          <w:iCs/>
          <w:lang w:val="en-US"/>
        </w:rPr>
        <w:t>ResourceSetSlotOffset</w:t>
      </w:r>
      <w:proofErr w:type="spellEnd"/>
      <w:r w:rsidRPr="00855D2E" w:rsidDel="00BD5CA7">
        <w:rPr>
          <w:iCs/>
          <w:lang w:val="en-US"/>
        </w:rPr>
        <w:t xml:space="preserve"> </w:t>
      </w:r>
      <w:r w:rsidRPr="00855D2E">
        <w:rPr>
          <w:iCs/>
          <w:lang w:val="en-US"/>
        </w:rPr>
        <w:t>in TS 37.355.</w:t>
      </w:r>
    </w:p>
    <w:p w14:paraId="5C5216D3" w14:textId="77777777" w:rsidR="00B55C73" w:rsidRPr="00855D2E" w:rsidRDefault="00B55C73" w:rsidP="00B55C73">
      <w:pPr>
        <w:numPr>
          <w:ilvl w:val="0"/>
          <w:numId w:val="37"/>
        </w:numPr>
        <w:overflowPunct/>
        <w:snapToGrid w:val="0"/>
        <w:spacing w:after="0"/>
        <w:jc w:val="both"/>
        <w:textAlignment w:val="auto"/>
        <w:rPr>
          <w:iCs/>
          <w:lang w:val="en-US"/>
        </w:rPr>
      </w:pPr>
      <w:r w:rsidRPr="00855D2E">
        <w:rPr>
          <w:iCs/>
          <w:lang w:val="en-US"/>
        </w:rPr>
        <w:t>FFS: the maximum number of the windows</w:t>
      </w:r>
    </w:p>
    <w:p w14:paraId="025440B6" w14:textId="20A7EEE3" w:rsidR="00636AA8" w:rsidRDefault="00636AA8" w:rsidP="00BA2E4E">
      <w:pPr>
        <w:spacing w:before="240"/>
        <w:rPr>
          <w:color w:val="000000" w:themeColor="text1"/>
        </w:rPr>
      </w:pPr>
      <w:r w:rsidRPr="00636AA8">
        <w:rPr>
          <w:color w:val="000000" w:themeColor="text1"/>
        </w:rPr>
        <w:lastRenderedPageBreak/>
        <w:t xml:space="preserve">For </w:t>
      </w:r>
      <w:r>
        <w:rPr>
          <w:color w:val="000000" w:themeColor="text1"/>
        </w:rPr>
        <w:t xml:space="preserve">both </w:t>
      </w:r>
      <w:r w:rsidRPr="00636AA8">
        <w:rPr>
          <w:color w:val="000000" w:themeColor="text1"/>
        </w:rPr>
        <w:t>UE-based</w:t>
      </w:r>
      <w:r>
        <w:rPr>
          <w:color w:val="000000" w:themeColor="text1"/>
        </w:rPr>
        <w:t xml:space="preserve"> and </w:t>
      </w:r>
      <w:r w:rsidRPr="00636AA8">
        <w:rPr>
          <w:color w:val="000000" w:themeColor="text1"/>
        </w:rPr>
        <w:t>UE-assisted positioning, the PRU may need to send an LPP message to the LMF every time</w:t>
      </w:r>
      <w:r w:rsidR="00F20688">
        <w:rPr>
          <w:color w:val="000000" w:themeColor="text1"/>
        </w:rPr>
        <w:t xml:space="preserve"> so that</w:t>
      </w:r>
      <w:r w:rsidRPr="00636AA8">
        <w:rPr>
          <w:color w:val="000000" w:themeColor="text1"/>
        </w:rPr>
        <w:t xml:space="preserve"> the target UE/LMF performs the double differential operations. This may result in a significant </w:t>
      </w:r>
      <w:proofErr w:type="spellStart"/>
      <w:r w:rsidRPr="00636AA8">
        <w:rPr>
          <w:color w:val="000000" w:themeColor="text1"/>
        </w:rPr>
        <w:t>signaling</w:t>
      </w:r>
      <w:proofErr w:type="spellEnd"/>
      <w:r w:rsidRPr="00636AA8">
        <w:rPr>
          <w:color w:val="000000" w:themeColor="text1"/>
        </w:rPr>
        <w:t xml:space="preserve"> overhead.</w:t>
      </w:r>
      <w:r w:rsidR="00C60A88">
        <w:rPr>
          <w:color w:val="000000" w:themeColor="text1"/>
        </w:rPr>
        <w:t xml:space="preserve"> If there are many target UEs and they are measuring </w:t>
      </w:r>
      <w:r w:rsidR="0041332D">
        <w:rPr>
          <w:color w:val="000000" w:themeColor="text1"/>
        </w:rPr>
        <w:t xml:space="preserve">many DL PRS resources from many TRPs, the </w:t>
      </w:r>
      <w:proofErr w:type="spellStart"/>
      <w:r w:rsidR="0041332D">
        <w:rPr>
          <w:color w:val="000000" w:themeColor="text1"/>
        </w:rPr>
        <w:t>signaling</w:t>
      </w:r>
      <w:proofErr w:type="spellEnd"/>
      <w:r w:rsidR="0041332D">
        <w:rPr>
          <w:color w:val="000000" w:themeColor="text1"/>
        </w:rPr>
        <w:t xml:space="preserve"> overhead might be </w:t>
      </w:r>
      <w:r w:rsidR="00B66F2E">
        <w:rPr>
          <w:color w:val="000000" w:themeColor="text1"/>
        </w:rPr>
        <w:t>critical.</w:t>
      </w:r>
      <w:r w:rsidRPr="00636AA8">
        <w:rPr>
          <w:color w:val="000000" w:themeColor="text1"/>
        </w:rPr>
        <w:t xml:space="preserve"> However, if the oscillator drift between different TRPs is low for a certain amount of time, the target UE/LMF may be able to reuse a previous PRU measurement without a problem. This could be considered as something like a validity time for the PRU CP measurements, which may result in a substantial reduction in the </w:t>
      </w:r>
      <w:proofErr w:type="spellStart"/>
      <w:r w:rsidRPr="00636AA8">
        <w:rPr>
          <w:color w:val="000000" w:themeColor="text1"/>
        </w:rPr>
        <w:t>signaling</w:t>
      </w:r>
      <w:proofErr w:type="spellEnd"/>
      <w:r w:rsidRPr="00636AA8">
        <w:rPr>
          <w:color w:val="000000" w:themeColor="text1"/>
        </w:rPr>
        <w:t xml:space="preserve"> overhead of the NR CPP.</w:t>
      </w:r>
    </w:p>
    <w:p w14:paraId="4779406A" w14:textId="0DFCAD74" w:rsidR="00ED7D80" w:rsidRDefault="00ED7D80" w:rsidP="00BA2E4E">
      <w:pPr>
        <w:spacing w:before="240"/>
        <w:rPr>
          <w:color w:val="000000" w:themeColor="text1"/>
        </w:rPr>
      </w:pPr>
      <w:r>
        <w:rPr>
          <w:color w:val="000000" w:themeColor="text1"/>
        </w:rPr>
        <w:t xml:space="preserve">One solution </w:t>
      </w:r>
      <w:r w:rsidR="00B07A78">
        <w:rPr>
          <w:color w:val="000000" w:themeColor="text1"/>
        </w:rPr>
        <w:t>might be to introduce the PRU measurement validity</w:t>
      </w:r>
      <w:r w:rsidR="00C17942">
        <w:rPr>
          <w:color w:val="000000" w:themeColor="text1"/>
        </w:rPr>
        <w:t xml:space="preserve"> so that the target UE can consider whether to u</w:t>
      </w:r>
      <w:r w:rsidR="0094680F">
        <w:rPr>
          <w:color w:val="000000" w:themeColor="text1"/>
        </w:rPr>
        <w:t>se the provided PRU measurement in case of the UE-based positioning.</w:t>
      </w:r>
      <w:r w:rsidR="00035232">
        <w:rPr>
          <w:color w:val="000000" w:themeColor="text1"/>
        </w:rPr>
        <w:t xml:space="preserve"> For the UE-assisted positioning, </w:t>
      </w:r>
      <w:r w:rsidR="00333848">
        <w:rPr>
          <w:color w:val="000000" w:themeColor="text1"/>
        </w:rPr>
        <w:t xml:space="preserve">if the LMF knows the </w:t>
      </w:r>
      <w:r w:rsidR="00FD53C5">
        <w:rPr>
          <w:color w:val="000000" w:themeColor="text1"/>
        </w:rPr>
        <w:t>validity time of the provided PRU measurement, the LMF does not need to request the PRU to report CP measurement frequently.</w:t>
      </w:r>
      <w:r w:rsidR="00B07A78">
        <w:rPr>
          <w:color w:val="000000" w:themeColor="text1"/>
        </w:rPr>
        <w:t xml:space="preserve">  </w:t>
      </w:r>
      <w:r>
        <w:rPr>
          <w:color w:val="000000" w:themeColor="text1"/>
        </w:rPr>
        <w:t xml:space="preserve"> </w:t>
      </w:r>
    </w:p>
    <w:p w14:paraId="07FF8778" w14:textId="3D50EF03" w:rsidR="0087367F" w:rsidRDefault="0087367F" w:rsidP="001E0F7E">
      <w:pPr>
        <w:spacing w:after="0"/>
        <w:rPr>
          <w:color w:val="000000" w:themeColor="text1"/>
        </w:rPr>
      </w:pPr>
      <w:r w:rsidRPr="00B61E0D" w:rsidDel="00C54815">
        <w:rPr>
          <w:b/>
          <w:bCs/>
          <w:color w:val="000000" w:themeColor="text1"/>
        </w:rPr>
        <w:t xml:space="preserve">Proposal </w:t>
      </w:r>
      <w:r w:rsidR="00674620">
        <w:rPr>
          <w:b/>
          <w:bCs/>
          <w:color w:val="000000" w:themeColor="text1"/>
        </w:rPr>
        <w:t>5</w:t>
      </w:r>
      <w:r w:rsidDel="00C54815">
        <w:rPr>
          <w:color w:val="000000" w:themeColor="text1"/>
        </w:rPr>
        <w:t xml:space="preserve">: RAN1 </w:t>
      </w:r>
      <w:r w:rsidR="00E24198">
        <w:rPr>
          <w:color w:val="000000" w:themeColor="text1"/>
        </w:rPr>
        <w:t>introduces a concept of the validity time of the PRU measurement</w:t>
      </w:r>
      <w:r w:rsidR="00CD4659">
        <w:rPr>
          <w:color w:val="000000" w:themeColor="text1"/>
        </w:rPr>
        <w:t xml:space="preserve"> including at least one of the following:</w:t>
      </w:r>
      <w:r w:rsidDel="00C54815">
        <w:rPr>
          <w:color w:val="000000" w:themeColor="text1"/>
        </w:rPr>
        <w:t xml:space="preserve"> </w:t>
      </w:r>
    </w:p>
    <w:p w14:paraId="1693ED09" w14:textId="77777777" w:rsidR="003870C9" w:rsidRDefault="00CD4659" w:rsidP="003870C9">
      <w:pPr>
        <w:pStyle w:val="ListParagraph"/>
        <w:numPr>
          <w:ilvl w:val="2"/>
          <w:numId w:val="34"/>
        </w:numPr>
        <w:ind w:left="709"/>
        <w:rPr>
          <w:color w:val="000000" w:themeColor="text1"/>
        </w:rPr>
      </w:pPr>
      <w:r>
        <w:rPr>
          <w:color w:val="000000" w:themeColor="text1"/>
        </w:rPr>
        <w:t xml:space="preserve">PRU reports </w:t>
      </w:r>
      <w:r w:rsidR="0020636A">
        <w:rPr>
          <w:color w:val="000000" w:themeColor="text1"/>
        </w:rPr>
        <w:t>measurement validity time of a measurement when it reports the measurement</w:t>
      </w:r>
      <w:r w:rsidR="003870C9">
        <w:rPr>
          <w:color w:val="000000" w:themeColor="text1"/>
        </w:rPr>
        <w:t>.</w:t>
      </w:r>
    </w:p>
    <w:p w14:paraId="50DB8637" w14:textId="08C68FAC" w:rsidR="00CD4659" w:rsidRPr="001E0F7E" w:rsidDel="00C54815" w:rsidRDefault="003870C9" w:rsidP="001E0F7E">
      <w:pPr>
        <w:pStyle w:val="ListParagraph"/>
        <w:numPr>
          <w:ilvl w:val="2"/>
          <w:numId w:val="34"/>
        </w:numPr>
        <w:ind w:left="709"/>
        <w:rPr>
          <w:color w:val="000000" w:themeColor="text1"/>
        </w:rPr>
      </w:pPr>
      <w:r>
        <w:rPr>
          <w:color w:val="000000" w:themeColor="text1"/>
        </w:rPr>
        <w:t>LMF determines the validity time of the PRU measurements.</w:t>
      </w:r>
      <w:r w:rsidR="0020636A">
        <w:rPr>
          <w:color w:val="000000" w:themeColor="text1"/>
        </w:rPr>
        <w:t xml:space="preserve"> </w:t>
      </w:r>
    </w:p>
    <w:p w14:paraId="14A138E0" w14:textId="4DCF6FA3" w:rsidR="000C33F5" w:rsidRDefault="000C33F5" w:rsidP="000C33F5">
      <w:pPr>
        <w:pStyle w:val="Heading2"/>
      </w:pPr>
      <w:bookmarkStart w:id="14" w:name="_Ref142566607"/>
      <w:r>
        <w:t>Integer Ambiguity Resolution</w:t>
      </w:r>
      <w:bookmarkEnd w:id="14"/>
    </w:p>
    <w:p w14:paraId="0EE2AA81" w14:textId="0A632CFC" w:rsidR="0091204A" w:rsidRPr="00F520B4" w:rsidRDefault="0091204A" w:rsidP="001E0F7E">
      <w:pPr>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study the impact of integer ambiguity on CP positioning from the following agreement at RAN1 #109e </w:t>
      </w:r>
      <w:r w:rsidR="007A5EB8">
        <w:rPr>
          <w:rFonts w:ascii="Times" w:eastAsia="Batang" w:hAnsi="Times"/>
          <w:kern w:val="24"/>
          <w:lang w:eastAsia="ko-KR"/>
        </w:rPr>
        <w:t>m</w:t>
      </w:r>
      <w:r>
        <w:rPr>
          <w:rFonts w:ascii="Times" w:eastAsia="Batang" w:hAnsi="Times"/>
          <w:kern w:val="24"/>
          <w:lang w:eastAsia="ko-KR"/>
        </w:rPr>
        <w:t>eeting.</w:t>
      </w:r>
    </w:p>
    <w:p w14:paraId="14D3785E" w14:textId="77777777" w:rsidR="0091204A" w:rsidRPr="00892FA7" w:rsidRDefault="0091204A" w:rsidP="0091204A">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0FBD5E08" w14:textId="77777777" w:rsidR="0091204A" w:rsidRPr="00892FA7" w:rsidRDefault="0091204A" w:rsidP="0091204A">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6ECD0F00" w14:textId="19C16D08" w:rsidR="0091204A" w:rsidRPr="005A77CF" w:rsidRDefault="0091204A" w:rsidP="0091204A">
      <w:r w:rsidRPr="005A77CF">
        <w:t xml:space="preserve">There are </w:t>
      </w:r>
      <w:r>
        <w:t>a couple of methods for the integer ambiguity resolution such as mixed integer least square method and virtual wavelength method. We focus on the virtual wavelength method as it is effective and could be supported without much specification work.</w:t>
      </w:r>
    </w:p>
    <w:p w14:paraId="4BC578BF" w14:textId="77777777" w:rsidR="0091204A" w:rsidRDefault="0091204A" w:rsidP="0091204A">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71B61A11" w14:textId="5A1C3355" w:rsidR="0091204A" w:rsidRDefault="0091204A" w:rsidP="0091204A">
      <w:r>
        <w:rPr>
          <w:iCs/>
          <w:color w:val="000000" w:themeColor="text1"/>
        </w:rPr>
        <w:t>Fundamentally, as we mentioned above, the wavelength is quite small value such as 8.6 cm for 3.5 GHz carrier frequency, so search space for integer ambiguity is too large and it may lead to inaccurate integer ambiguity fixing. The concept of virtual wavelength method provides reduced search space to find the integer ambiguity. More specifically, let us assume two PRS resources are transmitted with different carrier freq</w:t>
      </w:r>
      <w:r w:rsidR="005B6993">
        <w:rPr>
          <w:iCs/>
          <w:color w:val="000000" w:themeColor="text1"/>
        </w:rPr>
        <w:t>uen</w:t>
      </w:r>
      <w:r>
        <w:rPr>
          <w:iCs/>
          <w:color w:val="000000" w:themeColor="text1"/>
        </w:rPr>
        <w:t xml:space="preserve">cy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7212E07B" w14:textId="355F781F" w:rsidR="0091204A" w:rsidRPr="0061371E" w:rsidRDefault="00130477" w:rsidP="0091204A">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593AB483" w14:textId="716099D1" w:rsidR="0091204A" w:rsidRDefault="00130477" w:rsidP="0091204A">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3C2BD9BC" w14:textId="0AF3D103" w:rsidR="0091204A" w:rsidRDefault="0091204A" w:rsidP="0091204A">
      <w:r>
        <w:lastRenderedPageBreak/>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794CDA75" w14:textId="78A60F75" w:rsidR="0091204A" w:rsidRDefault="0091204A" w:rsidP="0091204A">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w:t>
      </w:r>
      <w:r w:rsidR="008D2FB3">
        <w:rPr>
          <w:color w:val="000000" w:themeColor="text1"/>
        </w:rPr>
        <w:t xml:space="preserve">phase </w:t>
      </w:r>
      <w:r>
        <w:rPr>
          <w:color w:val="000000" w:themeColor="text1"/>
        </w:rPr>
        <w:t xml:space="preserve">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xml:space="preserve">. From the previous section, we are assuming 3.5 GHz carrier frequency.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Pr>
          <w:color w:val="000000" w:themeColor="text1"/>
        </w:rPr>
        <w:t xml:space="preserve"> m. Thus, the search space is highly reduced. If the UE location estimation from </w:t>
      </w:r>
      <w:proofErr w:type="gramStart"/>
      <w:r>
        <w:rPr>
          <w:color w:val="000000" w:themeColor="text1"/>
        </w:rPr>
        <w:t>timing based</w:t>
      </w:r>
      <w:proofErr w:type="gramEnd"/>
      <w:r>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th</w:t>
      </w:r>
      <w:proofErr w:type="spellStart"/>
      <w:r>
        <w:rPr>
          <w:color w:val="000000" w:themeColor="text1"/>
        </w:rPr>
        <w:t>en</w:t>
      </w:r>
      <w:proofErr w:type="spellEnd"/>
      <w:r>
        <w:rPr>
          <w:color w:val="000000" w:themeColor="text1"/>
        </w:rPr>
        <w:t xml:space="preserve"> the integer ambiguity can be resolved. This can be done by using the UE position estimate from timing measurements first to then know the integer ambiguity then use the carrier phase estimation procedure to find the UE location with even higher accuracy.</w:t>
      </w:r>
    </w:p>
    <w:p w14:paraId="1465C08E" w14:textId="1F965043" w:rsidR="0091204A" w:rsidRDefault="0091204A" w:rsidP="0091204A">
      <w:r>
        <w:rPr>
          <w:b/>
          <w:bCs/>
        </w:rPr>
        <w:t>Observation</w:t>
      </w:r>
      <w:r w:rsidRPr="00DE1BDB">
        <w:rPr>
          <w:b/>
          <w:bCs/>
        </w:rPr>
        <w:t xml:space="preserve"> </w:t>
      </w:r>
      <w:r w:rsidR="00674620">
        <w:rPr>
          <w:b/>
          <w:bCs/>
        </w:rPr>
        <w:t>1</w:t>
      </w:r>
      <w:r w:rsidRPr="00DE1BDB">
        <w:rPr>
          <w:b/>
          <w:bCs/>
        </w:rPr>
        <w:t>:</w:t>
      </w:r>
      <w:r w:rsidRPr="00E75DDB">
        <w:rPr>
          <w:lang w:val="en-US"/>
        </w:rPr>
        <w:t xml:space="preserve"> </w:t>
      </w:r>
      <w:r>
        <w:rPr>
          <w:lang w:val="en-US"/>
        </w:rPr>
        <w:t xml:space="preserve">The virtual wavelength method may provide </w:t>
      </w:r>
      <w:r w:rsidR="00CA399F">
        <w:rPr>
          <w:lang w:val="en-US"/>
        </w:rPr>
        <w:t xml:space="preserve">a </w:t>
      </w:r>
      <w:r>
        <w:rPr>
          <w:lang w:val="en-US"/>
        </w:rPr>
        <w:t>reduced search space of integer ambiguity variables</w:t>
      </w:r>
      <w:r w:rsidR="00403276">
        <w:rPr>
          <w:lang w:val="en-US"/>
        </w:rPr>
        <w:t>.</w:t>
      </w:r>
    </w:p>
    <w:p w14:paraId="1E98B96A" w14:textId="18A50798" w:rsidR="0091204A" w:rsidRDefault="0091204A" w:rsidP="0091204A">
      <w:pPr>
        <w:rPr>
          <w:color w:val="000000" w:themeColor="text1"/>
        </w:rPr>
      </w:pPr>
      <w:r>
        <w:rPr>
          <w:color w:val="000000" w:themeColor="text1"/>
        </w:rPr>
        <w:t>Given that Rel-17 positioning supports accuracy level less than 30 cm, we may be able to expect that the integer ambiguity fixing could be addressed by introducing the virtual wavelength technique.</w:t>
      </w:r>
      <w:r w:rsidR="008D2FB3">
        <w:rPr>
          <w:color w:val="000000" w:themeColor="text1"/>
        </w:rPr>
        <w:t xml:space="preserve"> In addition, it is beneficial if the target UE has some local estimate of the integer ambiguity that it reports this information to the location server. </w:t>
      </w:r>
    </w:p>
    <w:p w14:paraId="0E2117D5" w14:textId="5BCA5FFD" w:rsidR="00A23E63" w:rsidRDefault="00A23E63" w:rsidP="0091204A">
      <w:pPr>
        <w:rPr>
          <w:color w:val="000000" w:themeColor="text1"/>
        </w:rPr>
      </w:pPr>
      <w:r>
        <w:rPr>
          <w:color w:val="000000" w:themeColor="text1"/>
        </w:rPr>
        <w:t xml:space="preserve">At RAN1#112 the following agreement was reached: </w:t>
      </w:r>
    </w:p>
    <w:p w14:paraId="475CDC4A" w14:textId="77777777" w:rsidR="00A23E63" w:rsidRPr="003B3852" w:rsidRDefault="00A23E63" w:rsidP="001E0F7E">
      <w:pPr>
        <w:spacing w:after="0"/>
        <w:rPr>
          <w:bCs/>
          <w:lang w:eastAsia="x-none"/>
        </w:rPr>
      </w:pPr>
      <w:r w:rsidRPr="003B3852">
        <w:rPr>
          <w:bCs/>
          <w:highlight w:val="green"/>
          <w:lang w:eastAsia="x-none"/>
        </w:rPr>
        <w:t>Agreement</w:t>
      </w:r>
    </w:p>
    <w:p w14:paraId="507BE81C" w14:textId="77777777" w:rsidR="00A23E63" w:rsidRPr="003B3852" w:rsidRDefault="00A23E63" w:rsidP="001E0F7E">
      <w:pPr>
        <w:spacing w:after="0"/>
        <w:rPr>
          <w:bCs/>
        </w:rPr>
      </w:pPr>
      <w:r w:rsidRPr="003B3852">
        <w:rPr>
          <w:bCs/>
        </w:rPr>
        <w:t>To support NR carrier phase positioning, further consider the following</w:t>
      </w:r>
      <w:r w:rsidRPr="003B3852">
        <w:t xml:space="preserve"> options:</w:t>
      </w:r>
    </w:p>
    <w:p w14:paraId="3C846339" w14:textId="77777777" w:rsidR="00A23E63" w:rsidRPr="003B3852" w:rsidRDefault="00A23E63" w:rsidP="001E0F7E">
      <w:pPr>
        <w:numPr>
          <w:ilvl w:val="0"/>
          <w:numId w:val="24"/>
        </w:numPr>
        <w:spacing w:after="0"/>
        <w:rPr>
          <w:rFonts w:eastAsia="MS Mincho"/>
        </w:rPr>
      </w:pPr>
      <w:r w:rsidRPr="003B3852">
        <w:rPr>
          <w:rFonts w:eastAsia="MS Mincho"/>
        </w:rPr>
        <w:t xml:space="preserve">Option 1: Support a UE/TRP to report the carrier phase measurements of more than one frequency within a PFL/carrier to </w:t>
      </w:r>
      <w:proofErr w:type="gramStart"/>
      <w:r w:rsidRPr="003B3852">
        <w:rPr>
          <w:rFonts w:eastAsia="MS Mincho"/>
        </w:rPr>
        <w:t>LMF</w:t>
      </w:r>
      <w:proofErr w:type="gramEnd"/>
    </w:p>
    <w:p w14:paraId="3DDF4E82" w14:textId="77777777" w:rsidR="00A23E63" w:rsidRPr="003B3852" w:rsidRDefault="00A23E63" w:rsidP="001E0F7E">
      <w:pPr>
        <w:numPr>
          <w:ilvl w:val="1"/>
          <w:numId w:val="24"/>
        </w:numPr>
        <w:spacing w:after="0"/>
        <w:rPr>
          <w:rFonts w:eastAsia="MS Mincho"/>
        </w:rPr>
      </w:pPr>
      <w:r w:rsidRPr="003B3852">
        <w:rPr>
          <w:rFonts w:eastAsia="MS Mincho"/>
        </w:rPr>
        <w:t>NOTE: the frequency can be the carrier frequency or the frequency of a subcarrier</w:t>
      </w:r>
    </w:p>
    <w:p w14:paraId="3AD3B209" w14:textId="77777777" w:rsidR="00A23E63" w:rsidRPr="003B3852" w:rsidRDefault="00A23E63" w:rsidP="001E0F7E">
      <w:pPr>
        <w:numPr>
          <w:ilvl w:val="1"/>
          <w:numId w:val="24"/>
        </w:numPr>
        <w:spacing w:after="0"/>
        <w:rPr>
          <w:rFonts w:eastAsia="MS Mincho"/>
        </w:rPr>
      </w:pPr>
      <w:r w:rsidRPr="003B3852">
        <w:rPr>
          <w:rFonts w:eastAsia="MS Mincho"/>
        </w:rPr>
        <w:t>FFS: the details of reporting, e.g., the maximum number of reported frequencies within a PFL/ carrier</w:t>
      </w:r>
    </w:p>
    <w:p w14:paraId="6661D0D1" w14:textId="77777777" w:rsidR="00A23E63" w:rsidRPr="003B3852" w:rsidRDefault="00A23E63" w:rsidP="001E0F7E">
      <w:pPr>
        <w:numPr>
          <w:ilvl w:val="0"/>
          <w:numId w:val="24"/>
        </w:numPr>
        <w:spacing w:after="0"/>
        <w:rPr>
          <w:rFonts w:eastAsia="MS Mincho"/>
        </w:rPr>
      </w:pPr>
      <w:r w:rsidRPr="003B3852">
        <w:rPr>
          <w:rFonts w:eastAsia="MS Mincho"/>
        </w:rPr>
        <w:t>Option 2: Introduce and report a</w:t>
      </w:r>
      <w:r w:rsidRPr="003B3852">
        <w:t xml:space="preserve"> </w:t>
      </w:r>
      <w:r w:rsidRPr="00EF4C8E">
        <w:t>new</w:t>
      </w:r>
      <w:r w:rsidRPr="003B3852">
        <w:t xml:space="preserve"> type of UE/TRP </w:t>
      </w:r>
      <w:r w:rsidRPr="003B3852">
        <w:rPr>
          <w:rFonts w:eastAsia="MS Mincho"/>
        </w:rPr>
        <w:t>measurement</w:t>
      </w:r>
      <w:r w:rsidRPr="003B3852">
        <w:t xml:space="preserve"> </w:t>
      </w:r>
      <w:r w:rsidRPr="00EF4C8E">
        <w:t>based</w:t>
      </w:r>
      <w:r w:rsidRPr="003B3852">
        <w:t xml:space="preserve"> on carrier phase differentials across multiple subcarriers within a PFL/</w:t>
      </w:r>
      <w:proofErr w:type="gramStart"/>
      <w:r w:rsidRPr="003B3852">
        <w:t>carrier</w:t>
      </w:r>
      <w:proofErr w:type="gramEnd"/>
    </w:p>
    <w:p w14:paraId="5194E20D" w14:textId="77777777" w:rsidR="00A23E63" w:rsidRPr="003B3852" w:rsidRDefault="00A23E63" w:rsidP="001E0F7E">
      <w:pPr>
        <w:numPr>
          <w:ilvl w:val="1"/>
          <w:numId w:val="24"/>
        </w:numPr>
        <w:spacing w:after="0"/>
        <w:rPr>
          <w:rFonts w:eastAsia="MS Mincho"/>
        </w:rPr>
      </w:pPr>
      <w:r w:rsidRPr="003B3852">
        <w:rPr>
          <w:rFonts w:eastAsia="MS Mincho"/>
        </w:rPr>
        <w:t xml:space="preserve">NOTE: </w:t>
      </w:r>
      <w:r w:rsidRPr="003B3852">
        <w:t>carrier</w:t>
      </w:r>
      <w:r w:rsidRPr="003B3852">
        <w:rPr>
          <w:rFonts w:eastAsia="MS Mincho"/>
        </w:rPr>
        <w:t xml:space="preserve"> phase differentials across multiple subcarriers within a carrier can be related to time of arrival</w:t>
      </w:r>
    </w:p>
    <w:p w14:paraId="57B0FDCA" w14:textId="77777777" w:rsidR="00A23E63" w:rsidRPr="003B3852" w:rsidRDefault="00A23E63" w:rsidP="001E0F7E">
      <w:pPr>
        <w:numPr>
          <w:ilvl w:val="0"/>
          <w:numId w:val="24"/>
        </w:numPr>
        <w:spacing w:after="0"/>
        <w:rPr>
          <w:bCs/>
        </w:rPr>
      </w:pPr>
      <w:r w:rsidRPr="003B3852">
        <w:rPr>
          <w:rFonts w:eastAsia="MS Mincho"/>
        </w:rPr>
        <w:t xml:space="preserve">Option 3: Support a UE/TRP to optionally report an estimated </w:t>
      </w:r>
      <w:r w:rsidRPr="003B3852">
        <w:rPr>
          <w:bCs/>
        </w:rPr>
        <w:t xml:space="preserve">integer ambiguity and/or search range of the integer ambiguity to </w:t>
      </w:r>
      <w:proofErr w:type="gramStart"/>
      <w:r w:rsidRPr="003B3852">
        <w:rPr>
          <w:bCs/>
        </w:rPr>
        <w:t>LMF</w:t>
      </w:r>
      <w:proofErr w:type="gramEnd"/>
    </w:p>
    <w:p w14:paraId="3C050BE5" w14:textId="77777777" w:rsidR="00A23E63" w:rsidRPr="003B3852" w:rsidRDefault="00A23E63" w:rsidP="001E0F7E">
      <w:pPr>
        <w:numPr>
          <w:ilvl w:val="0"/>
          <w:numId w:val="24"/>
        </w:numPr>
        <w:spacing w:after="0"/>
        <w:contextualSpacing/>
        <w:rPr>
          <w:bCs/>
          <w:lang w:eastAsia="x-none"/>
        </w:rPr>
      </w:pPr>
      <w:r w:rsidRPr="003B3852">
        <w:rPr>
          <w:lang w:eastAsia="x-none"/>
        </w:rPr>
        <w:t>Option 4: Support LMF to provide the expected integer ambiguity range at least for UE-based NR CPP in the positioning assistance data.</w:t>
      </w:r>
    </w:p>
    <w:p w14:paraId="55A14D2E" w14:textId="1DD25110" w:rsidR="00A23E63" w:rsidRDefault="00033162">
      <w:pPr>
        <w:spacing w:before="240"/>
        <w:rPr>
          <w:color w:val="000000" w:themeColor="text1"/>
        </w:rPr>
      </w:pPr>
      <w:r>
        <w:rPr>
          <w:color w:val="000000" w:themeColor="text1"/>
        </w:rPr>
        <w:t xml:space="preserve">Option 1 above is useful to create virtual wavelengths in our understanding. Option 3 allows the UE/TRP to assist the LMF with the calculation of integer range and can reduce LMF complexity/improve performance of integer ambiguity resolution. For option 3 the target UE and/or measuring TRP </w:t>
      </w:r>
      <w:r>
        <w:rPr>
          <w:iCs/>
        </w:rPr>
        <w:t xml:space="preserve">should support reporting an estimate of the integer ambiguity to the LMF (e.g., as part of the phase measurement report). </w:t>
      </w:r>
      <w:r>
        <w:rPr>
          <w:color w:val="000000" w:themeColor="text1"/>
        </w:rPr>
        <w:t xml:space="preserve">Option 4 similarly can help to limit the UE search range for IAR. </w:t>
      </w:r>
    </w:p>
    <w:p w14:paraId="72E0ED43" w14:textId="2A4EDE1F" w:rsidR="006E1708" w:rsidRDefault="00EA7C59" w:rsidP="001E0F7E">
      <w:pPr>
        <w:spacing w:before="240"/>
        <w:rPr>
          <w:color w:val="000000" w:themeColor="text1"/>
        </w:rPr>
      </w:pPr>
      <w:r>
        <w:rPr>
          <w:color w:val="000000" w:themeColor="text1"/>
        </w:rPr>
        <w:t>To address the integer ambiguity issue</w:t>
      </w:r>
      <w:r w:rsidR="006E1708">
        <w:rPr>
          <w:color w:val="000000" w:themeColor="text1"/>
        </w:rPr>
        <w:t xml:space="preserve">, we have a modified proposal based on </w:t>
      </w:r>
      <w:r>
        <w:rPr>
          <w:color w:val="000000" w:themeColor="text1"/>
        </w:rPr>
        <w:t>the above agreement.</w:t>
      </w:r>
    </w:p>
    <w:p w14:paraId="3B7B1DAA" w14:textId="4C37D291" w:rsidR="00033162" w:rsidRDefault="00033162" w:rsidP="0091204A">
      <w:pPr>
        <w:rPr>
          <w:color w:val="000000" w:themeColor="text1"/>
        </w:rPr>
      </w:pPr>
      <w:r w:rsidRPr="00B61E0D">
        <w:rPr>
          <w:b/>
          <w:bCs/>
          <w:color w:val="000000" w:themeColor="text1"/>
        </w:rPr>
        <w:t xml:space="preserve">Proposal </w:t>
      </w:r>
      <w:r w:rsidR="00674620">
        <w:rPr>
          <w:b/>
          <w:bCs/>
          <w:color w:val="000000" w:themeColor="text1"/>
        </w:rPr>
        <w:t>6</w:t>
      </w:r>
      <w:r>
        <w:rPr>
          <w:color w:val="000000" w:themeColor="text1"/>
        </w:rPr>
        <w:t xml:space="preserve">: Support </w:t>
      </w:r>
      <w:r w:rsidR="00656AAF">
        <w:rPr>
          <w:color w:val="000000" w:themeColor="text1"/>
        </w:rPr>
        <w:t xml:space="preserve">at least one of </w:t>
      </w:r>
      <w:r w:rsidR="00B61E0D">
        <w:rPr>
          <w:color w:val="000000" w:themeColor="text1"/>
        </w:rPr>
        <w:t xml:space="preserve">the following </w:t>
      </w:r>
      <w:r>
        <w:rPr>
          <w:color w:val="000000" w:themeColor="text1"/>
        </w:rPr>
        <w:t>option</w:t>
      </w:r>
      <w:r w:rsidR="00B61E0D">
        <w:rPr>
          <w:color w:val="000000" w:themeColor="text1"/>
        </w:rPr>
        <w:t>s:</w:t>
      </w:r>
      <w:r>
        <w:rPr>
          <w:color w:val="000000" w:themeColor="text1"/>
        </w:rPr>
        <w:t xml:space="preserve"> </w:t>
      </w:r>
    </w:p>
    <w:p w14:paraId="26605CB0" w14:textId="77777777" w:rsidR="00B61E0D" w:rsidRPr="003B3852" w:rsidRDefault="00B61E0D" w:rsidP="00B61E0D">
      <w:pPr>
        <w:numPr>
          <w:ilvl w:val="0"/>
          <w:numId w:val="24"/>
        </w:numPr>
        <w:rPr>
          <w:rFonts w:eastAsia="MS Mincho"/>
        </w:rPr>
      </w:pPr>
      <w:r w:rsidRPr="003B3852">
        <w:rPr>
          <w:rFonts w:eastAsia="MS Mincho"/>
        </w:rPr>
        <w:t xml:space="preserve">Option 1: Support a UE/TRP to report the carrier phase measurements of more than one frequency within a PFL/carrier to </w:t>
      </w:r>
      <w:proofErr w:type="gramStart"/>
      <w:r w:rsidRPr="003B3852">
        <w:rPr>
          <w:rFonts w:eastAsia="MS Mincho"/>
        </w:rPr>
        <w:t>LMF</w:t>
      </w:r>
      <w:proofErr w:type="gramEnd"/>
    </w:p>
    <w:p w14:paraId="43AF4787" w14:textId="5D2E0F04" w:rsidR="00091CCE" w:rsidRDefault="00091CCE" w:rsidP="00B61E0D">
      <w:pPr>
        <w:numPr>
          <w:ilvl w:val="1"/>
          <w:numId w:val="24"/>
        </w:numPr>
        <w:rPr>
          <w:rFonts w:eastAsia="MS Mincho"/>
        </w:rPr>
      </w:pPr>
      <w:r w:rsidRPr="00091CCE">
        <w:rPr>
          <w:rFonts w:eastAsia="MS Mincho"/>
        </w:rPr>
        <w:t xml:space="preserve">Support an LMF to define the frequencies to be used per </w:t>
      </w:r>
      <w:proofErr w:type="spellStart"/>
      <w:r w:rsidRPr="00091CCE">
        <w:rPr>
          <w:rFonts w:eastAsia="MS Mincho"/>
        </w:rPr>
        <w:t>gNB</w:t>
      </w:r>
      <w:proofErr w:type="spellEnd"/>
      <w:r w:rsidRPr="00091CCE">
        <w:rPr>
          <w:rFonts w:eastAsia="MS Mincho"/>
        </w:rPr>
        <w:t xml:space="preserve"> in the virtual wavelength </w:t>
      </w:r>
      <w:proofErr w:type="gramStart"/>
      <w:r w:rsidRPr="00091CCE">
        <w:rPr>
          <w:rFonts w:eastAsia="MS Mincho"/>
        </w:rPr>
        <w:t>method</w:t>
      </w:r>
      <w:proofErr w:type="gramEnd"/>
    </w:p>
    <w:p w14:paraId="59D0A207" w14:textId="138DD84A" w:rsidR="00B61E0D" w:rsidRPr="003B3852" w:rsidRDefault="00B61E0D" w:rsidP="00B61E0D">
      <w:pPr>
        <w:numPr>
          <w:ilvl w:val="1"/>
          <w:numId w:val="24"/>
        </w:numPr>
        <w:rPr>
          <w:rFonts w:eastAsia="MS Mincho"/>
        </w:rPr>
      </w:pPr>
      <w:r w:rsidRPr="003B3852">
        <w:rPr>
          <w:rFonts w:eastAsia="MS Mincho"/>
        </w:rPr>
        <w:t>NOTE: the frequency can be the carrier frequency or the frequency of a subcarrier</w:t>
      </w:r>
    </w:p>
    <w:p w14:paraId="33E4DB6F" w14:textId="5F54A6DC" w:rsidR="00B61E0D" w:rsidRDefault="00B61E0D" w:rsidP="00B61E0D">
      <w:pPr>
        <w:numPr>
          <w:ilvl w:val="1"/>
          <w:numId w:val="24"/>
        </w:numPr>
        <w:rPr>
          <w:rFonts w:eastAsia="MS Mincho"/>
        </w:rPr>
      </w:pPr>
      <w:r w:rsidRPr="003B3852">
        <w:rPr>
          <w:rFonts w:eastAsia="MS Mincho"/>
        </w:rPr>
        <w:t>FFS: the details of reporting, e.g., the maximum number of reported frequencies within a PFL/ carrier</w:t>
      </w:r>
    </w:p>
    <w:p w14:paraId="753EA3FF" w14:textId="77777777" w:rsidR="00B61E0D" w:rsidRPr="003B3852" w:rsidRDefault="00B61E0D" w:rsidP="00B61E0D">
      <w:pPr>
        <w:numPr>
          <w:ilvl w:val="0"/>
          <w:numId w:val="24"/>
        </w:numPr>
        <w:rPr>
          <w:bCs/>
        </w:rPr>
      </w:pPr>
      <w:r w:rsidRPr="003B3852">
        <w:rPr>
          <w:rFonts w:eastAsia="MS Mincho"/>
        </w:rPr>
        <w:lastRenderedPageBreak/>
        <w:t xml:space="preserve">Option 3: Support a UE/TRP to optionally report an estimated </w:t>
      </w:r>
      <w:r w:rsidRPr="003B3852">
        <w:rPr>
          <w:bCs/>
        </w:rPr>
        <w:t xml:space="preserve">integer ambiguity and/or search range of the integer ambiguity to </w:t>
      </w:r>
      <w:proofErr w:type="gramStart"/>
      <w:r w:rsidRPr="003B3852">
        <w:rPr>
          <w:bCs/>
        </w:rPr>
        <w:t>LMF</w:t>
      </w:r>
      <w:proofErr w:type="gramEnd"/>
    </w:p>
    <w:p w14:paraId="4D9240BB" w14:textId="31E4F6A1" w:rsidR="00B61E0D" w:rsidRPr="00DE6A09" w:rsidRDefault="00B61E0D" w:rsidP="00B61E0D">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3B36D481" w14:textId="77777777" w:rsidR="00DE6A09" w:rsidRDefault="00DE6A09" w:rsidP="00DE6A09">
      <w:pPr>
        <w:contextualSpacing/>
        <w:rPr>
          <w:lang w:eastAsia="x-none"/>
        </w:rPr>
      </w:pPr>
    </w:p>
    <w:p w14:paraId="70569A34" w14:textId="1AF79209" w:rsidR="00420C79" w:rsidRDefault="00F02C9D" w:rsidP="00420C79">
      <w:pPr>
        <w:pStyle w:val="Heading2"/>
      </w:pPr>
      <w:r>
        <w:t>RTT-t</w:t>
      </w:r>
      <w:r w:rsidR="001202C7">
        <w:t>ype</w:t>
      </w:r>
      <w:r w:rsidR="00831715">
        <w:t xml:space="preserve"> CP Positioning</w:t>
      </w:r>
    </w:p>
    <w:p w14:paraId="61D90F0F" w14:textId="18FCD957" w:rsidR="008D2FB3" w:rsidRDefault="008D2FB3" w:rsidP="0091204A">
      <w:pPr>
        <w:rPr>
          <w:iCs/>
        </w:rPr>
      </w:pPr>
      <w:r>
        <w:rPr>
          <w:iCs/>
        </w:rPr>
        <w:t xml:space="preserve">During the SI the following agreement was reached about RTT-type carrier phase: </w:t>
      </w:r>
    </w:p>
    <w:p w14:paraId="1CEF4484" w14:textId="77777777" w:rsidR="008D2FB3" w:rsidRPr="008D2FB3" w:rsidRDefault="008D2FB3" w:rsidP="008D2FB3">
      <w:pPr>
        <w:rPr>
          <w:color w:val="000000" w:themeColor="text1"/>
        </w:rPr>
      </w:pPr>
      <w:r w:rsidRPr="00CC1D94">
        <w:rPr>
          <w:color w:val="000000" w:themeColor="text1"/>
          <w:highlight w:val="green"/>
        </w:rPr>
        <w:t>Agreement</w:t>
      </w:r>
    </w:p>
    <w:p w14:paraId="61591F56" w14:textId="03A9366C" w:rsidR="008D2FB3" w:rsidRPr="008D2FB3" w:rsidRDefault="008D2FB3" w:rsidP="008D2FB3">
      <w:pPr>
        <w:rPr>
          <w:color w:val="000000" w:themeColor="text1"/>
        </w:rPr>
      </w:pPr>
      <w:r w:rsidRPr="008D2FB3">
        <w:rPr>
          <w:color w:val="000000" w:themeColor="text1"/>
        </w:rPr>
        <w:t>Adopt the following TP for TR 38.859 (Section 6.3.2):</w:t>
      </w:r>
    </w:p>
    <w:p w14:paraId="3D340A0D" w14:textId="77777777" w:rsidR="008D2FB3" w:rsidRDefault="008D2FB3" w:rsidP="008D2FB3">
      <w:pPr>
        <w:ind w:left="284"/>
        <w:rPr>
          <w:color w:val="000000" w:themeColor="text1"/>
        </w:rPr>
      </w:pPr>
      <w:r w:rsidRPr="008D2FB3">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sidRPr="008D2FB3">
        <w:rPr>
          <w:color w:val="000000" w:themeColor="text1"/>
        </w:rPr>
        <w:t>InF</w:t>
      </w:r>
      <w:proofErr w:type="spellEnd"/>
      <w:r w:rsidRPr="008D2FB3">
        <w:rPr>
          <w:color w:val="000000" w:themeColor="text1"/>
        </w:rPr>
        <w:t>-SH, which shows the horizontal positioning accuracy of:</w:t>
      </w:r>
    </w:p>
    <w:p w14:paraId="0ADFA74D" w14:textId="77777777" w:rsidR="008D2FB3" w:rsidRDefault="008D2FB3" w:rsidP="007B30D9">
      <w:pPr>
        <w:pStyle w:val="ListParagraph"/>
        <w:numPr>
          <w:ilvl w:val="0"/>
          <w:numId w:val="18"/>
        </w:numPr>
        <w:rPr>
          <w:color w:val="000000" w:themeColor="text1"/>
        </w:rPr>
      </w:pPr>
      <w:r w:rsidRPr="00CC1D94">
        <w:rPr>
          <w:color w:val="000000" w:themeColor="text1"/>
        </w:rPr>
        <w:t>0.5cm @80% with continuous sub-carrier allocation in 10 MHz BW (</w:t>
      </w:r>
      <w:proofErr w:type="gramStart"/>
      <w:r w:rsidRPr="00CC1D94">
        <w:rPr>
          <w:color w:val="000000" w:themeColor="text1"/>
        </w:rPr>
        <w:t>i.e.</w:t>
      </w:r>
      <w:proofErr w:type="gramEnd"/>
      <w:r w:rsidRPr="00CC1D94">
        <w:rPr>
          <w:color w:val="000000" w:themeColor="text1"/>
        </w:rPr>
        <w:t xml:space="preserve"> with enhanced PRS),</w:t>
      </w:r>
    </w:p>
    <w:p w14:paraId="1AFC74C9" w14:textId="77777777" w:rsidR="008D2FB3" w:rsidRDefault="008D2FB3" w:rsidP="007B30D9">
      <w:pPr>
        <w:pStyle w:val="ListParagraph"/>
        <w:numPr>
          <w:ilvl w:val="0"/>
          <w:numId w:val="18"/>
        </w:numPr>
        <w:rPr>
          <w:color w:val="000000" w:themeColor="text1"/>
        </w:rPr>
      </w:pPr>
      <w:r w:rsidRPr="00CC1D94">
        <w:rPr>
          <w:color w:val="000000" w:themeColor="text1"/>
        </w:rPr>
        <w:t>1cm @80% with Comb-4 sub-carrier allocation in 10 MHz BW and no sub-carrier offset change between symbols (</w:t>
      </w:r>
      <w:proofErr w:type="gramStart"/>
      <w:r w:rsidRPr="00CC1D94">
        <w:rPr>
          <w:color w:val="000000" w:themeColor="text1"/>
        </w:rPr>
        <w:t>i.e.</w:t>
      </w:r>
      <w:proofErr w:type="gramEnd"/>
      <w:r w:rsidRPr="00CC1D94">
        <w:rPr>
          <w:color w:val="000000" w:themeColor="text1"/>
        </w:rPr>
        <w:t xml:space="preserve"> with enhanced PRS), and</w:t>
      </w:r>
    </w:p>
    <w:p w14:paraId="13DE41FC" w14:textId="68786CA2" w:rsidR="008D2FB3" w:rsidRPr="00CC1D94" w:rsidRDefault="008D2FB3" w:rsidP="007B30D9">
      <w:pPr>
        <w:pStyle w:val="ListParagraph"/>
        <w:numPr>
          <w:ilvl w:val="0"/>
          <w:numId w:val="18"/>
        </w:numPr>
        <w:rPr>
          <w:color w:val="000000" w:themeColor="text1"/>
        </w:rPr>
      </w:pPr>
      <w:r w:rsidRPr="00CC1D94">
        <w:rPr>
          <w:color w:val="000000" w:themeColor="text1"/>
        </w:rPr>
        <w:t>1.5cm @80% with Comb-4 sub-carrier allocation in 10 MHz BW and with sub-carrier offset change between symbols (</w:t>
      </w:r>
      <w:proofErr w:type="gramStart"/>
      <w:r w:rsidRPr="00CC1D94">
        <w:rPr>
          <w:color w:val="000000" w:themeColor="text1"/>
        </w:rPr>
        <w:t>i.e.</w:t>
      </w:r>
      <w:proofErr w:type="gramEnd"/>
      <w:r w:rsidRPr="00CC1D94">
        <w:rPr>
          <w:color w:val="000000" w:themeColor="text1"/>
        </w:rPr>
        <w:t xml:space="preserve"> with existing PRS).</w:t>
      </w:r>
    </w:p>
    <w:p w14:paraId="372AA45D" w14:textId="3FB804B2" w:rsidR="008D2FB3" w:rsidRDefault="008D2FB3" w:rsidP="007B30D9">
      <w:pPr>
        <w:pStyle w:val="ListParagraph"/>
        <w:numPr>
          <w:ilvl w:val="0"/>
          <w:numId w:val="18"/>
        </w:numPr>
        <w:rPr>
          <w:color w:val="000000" w:themeColor="text1"/>
        </w:rPr>
      </w:pPr>
      <w:r w:rsidRPr="00CC1D94">
        <w:rPr>
          <w:color w:val="000000" w:themeColor="text1"/>
        </w:rPr>
        <w:t>Note: The evaluation results assumed phase coherency between the transmit path and the receive path of each device</w:t>
      </w:r>
    </w:p>
    <w:p w14:paraId="1198EB72" w14:textId="5E075313" w:rsidR="008D2FB3" w:rsidRDefault="008D2FB3" w:rsidP="008D2FB3">
      <w:pPr>
        <w:rPr>
          <w:color w:val="000000" w:themeColor="text1"/>
        </w:rPr>
      </w:pPr>
      <w:r>
        <w:rPr>
          <w:color w:val="000000" w:themeColor="text1"/>
        </w:rPr>
        <w:t xml:space="preserve">In our view round trip time carrier phase can be useful in some scenarios such as when there is a single RF chain for both UL and DL in devices. It has the benefit of not needing double differential techniques and </w:t>
      </w:r>
      <w:r w:rsidR="00CC1D94">
        <w:rPr>
          <w:color w:val="000000" w:themeColor="text1"/>
        </w:rPr>
        <w:t xml:space="preserve">lower bandwidth. With that said we feel it is lower priority to work on this topic than it is to enable double differential techniques. </w:t>
      </w:r>
      <w:r w:rsidR="006A5985">
        <w:rPr>
          <w:color w:val="000000" w:themeColor="text1"/>
        </w:rPr>
        <w:t>However, i</w:t>
      </w:r>
      <w:r w:rsidR="00CC1D94">
        <w:rPr>
          <w:color w:val="000000" w:themeColor="text1"/>
        </w:rPr>
        <w:t xml:space="preserve">f there is time and the specification work is not too large then we are open to as working on round trip time carrier phase. </w:t>
      </w:r>
    </w:p>
    <w:p w14:paraId="7BF9675F" w14:textId="12D1A5D0" w:rsidR="00CC1D94" w:rsidRDefault="00CC1D94" w:rsidP="008D2FB3">
      <w:pPr>
        <w:rPr>
          <w:color w:val="000000" w:themeColor="text1"/>
        </w:rPr>
      </w:pPr>
      <w:r>
        <w:rPr>
          <w:color w:val="000000" w:themeColor="text1"/>
        </w:rPr>
        <w:t>If round trip time carrier phase (RTT-CP) is introduced</w:t>
      </w:r>
      <w:r w:rsidR="0036089D">
        <w:rPr>
          <w:color w:val="000000" w:themeColor="text1"/>
        </w:rPr>
        <w:t>,</w:t>
      </w:r>
      <w:r>
        <w:rPr>
          <w:color w:val="000000" w:themeColor="text1"/>
        </w:rPr>
        <w:t xml:space="preserve"> then it will be necessary to confirm that the assumption of phase coherency between the transmit path and the receive path is achieved. In our understanding there are at least two potential conditions which need to be met for this phase coherence to be achieved: </w:t>
      </w:r>
    </w:p>
    <w:p w14:paraId="120DC226" w14:textId="5A0AF10B" w:rsidR="00CC1D94" w:rsidRDefault="00CC1D94" w:rsidP="007B30D9">
      <w:pPr>
        <w:pStyle w:val="ListParagraph"/>
        <w:numPr>
          <w:ilvl w:val="0"/>
          <w:numId w:val="19"/>
        </w:numPr>
        <w:rPr>
          <w:color w:val="000000" w:themeColor="text1"/>
        </w:rPr>
      </w:pPr>
      <w:r>
        <w:rPr>
          <w:color w:val="000000" w:themeColor="text1"/>
        </w:rPr>
        <w:t>Same local oscillator is used for DL and UL</w:t>
      </w:r>
      <w:r w:rsidR="00C30D53">
        <w:rPr>
          <w:color w:val="000000" w:themeColor="text1"/>
        </w:rPr>
        <w:t xml:space="preserve"> at both the UE and TRP</w:t>
      </w:r>
      <w:r w:rsidR="008650C0">
        <w:rPr>
          <w:color w:val="000000" w:themeColor="text1"/>
        </w:rPr>
        <w:t xml:space="preserve"> (e.g., report if same LO used)</w:t>
      </w:r>
    </w:p>
    <w:p w14:paraId="130FF0B1" w14:textId="099BB5C7" w:rsidR="00A23E63" w:rsidRPr="00B61E0D" w:rsidRDefault="00CC1D94" w:rsidP="00B61E0D">
      <w:pPr>
        <w:pStyle w:val="ListParagraph"/>
        <w:numPr>
          <w:ilvl w:val="0"/>
          <w:numId w:val="19"/>
        </w:numPr>
        <w:rPr>
          <w:b/>
          <w:bCs/>
          <w:color w:val="000000" w:themeColor="text1"/>
        </w:rPr>
      </w:pPr>
      <w:r>
        <w:rPr>
          <w:color w:val="000000" w:themeColor="text1"/>
        </w:rPr>
        <w:t xml:space="preserve">Time between DL and UL is small enough that the oscillator does not drift (i.e., some coherence time is met) </w:t>
      </w:r>
    </w:p>
    <w:p w14:paraId="63FF0E4E" w14:textId="07B4CE31" w:rsidR="00A23E63" w:rsidRPr="00B61E0D" w:rsidRDefault="00A23E63" w:rsidP="00CC1D94">
      <w:pPr>
        <w:rPr>
          <w:color w:val="000000" w:themeColor="text1"/>
        </w:rPr>
      </w:pPr>
      <w:r>
        <w:rPr>
          <w:color w:val="000000" w:themeColor="text1"/>
        </w:rPr>
        <w:t xml:space="preserve">In our understanding if DL RSCP is supported then RTT-CP is possible by implementation by combining the DL RSCP measurements with UL RSCP measurements. </w:t>
      </w:r>
    </w:p>
    <w:p w14:paraId="4791C391" w14:textId="783F60EF" w:rsidR="00A43B04" w:rsidRPr="00EB1AD0" w:rsidRDefault="00CC1D94" w:rsidP="00EB1AD0">
      <w:pPr>
        <w:spacing w:after="0"/>
        <w:rPr>
          <w:color w:val="000000" w:themeColor="text1"/>
        </w:rPr>
      </w:pPr>
      <w:r w:rsidRPr="00CC1D94">
        <w:rPr>
          <w:b/>
          <w:bCs/>
          <w:color w:val="000000" w:themeColor="text1"/>
        </w:rPr>
        <w:t xml:space="preserve">Proposal </w:t>
      </w:r>
      <w:r w:rsidR="00674620">
        <w:rPr>
          <w:b/>
          <w:bCs/>
          <w:color w:val="000000" w:themeColor="text1"/>
        </w:rPr>
        <w:t>7:</w:t>
      </w:r>
      <w:r>
        <w:rPr>
          <w:color w:val="000000" w:themeColor="text1"/>
        </w:rPr>
        <w:t xml:space="preserve"> </w:t>
      </w:r>
      <w:r w:rsidR="00AD3835">
        <w:rPr>
          <w:color w:val="000000" w:themeColor="text1"/>
        </w:rPr>
        <w:t xml:space="preserve">For </w:t>
      </w:r>
      <w:r w:rsidR="0086031C">
        <w:rPr>
          <w:color w:val="000000" w:themeColor="text1"/>
        </w:rPr>
        <w:t>RSRP measurements</w:t>
      </w:r>
      <w:r w:rsidR="00AD3835">
        <w:rPr>
          <w:color w:val="000000" w:themeColor="text1"/>
        </w:rPr>
        <w:t xml:space="preserve">, </w:t>
      </w:r>
      <w:r w:rsidR="00EB1AD0">
        <w:rPr>
          <w:color w:val="000000" w:themeColor="text1"/>
        </w:rPr>
        <w:t>t</w:t>
      </w:r>
      <w:r w:rsidR="00A43B04" w:rsidRPr="00EB1AD0">
        <w:rPr>
          <w:color w:val="000000" w:themeColor="text1"/>
        </w:rPr>
        <w:t xml:space="preserve">he UE and </w:t>
      </w:r>
      <w:proofErr w:type="spellStart"/>
      <w:r w:rsidR="00A43B04" w:rsidRPr="00EB1AD0">
        <w:rPr>
          <w:color w:val="000000" w:themeColor="text1"/>
        </w:rPr>
        <w:t>gNB</w:t>
      </w:r>
      <w:proofErr w:type="spellEnd"/>
      <w:r w:rsidR="00A43B04" w:rsidRPr="00EB1AD0">
        <w:rPr>
          <w:color w:val="000000" w:themeColor="text1"/>
        </w:rPr>
        <w:t xml:space="preserve"> </w:t>
      </w:r>
      <w:r w:rsidR="00EB1AD0" w:rsidRPr="00EB1AD0">
        <w:rPr>
          <w:color w:val="000000" w:themeColor="text1"/>
        </w:rPr>
        <w:t>may report</w:t>
      </w:r>
      <w:r w:rsidR="00A43B04" w:rsidRPr="00EB1AD0">
        <w:rPr>
          <w:color w:val="000000" w:themeColor="text1"/>
        </w:rPr>
        <w:t xml:space="preserve"> if they used the same </w:t>
      </w:r>
      <w:r w:rsidR="00EB1AD0" w:rsidRPr="00EB1AD0">
        <w:rPr>
          <w:color w:val="000000" w:themeColor="text1"/>
        </w:rPr>
        <w:t>RF chain</w:t>
      </w:r>
      <w:r w:rsidR="00A43B04" w:rsidRPr="00EB1AD0">
        <w:rPr>
          <w:color w:val="000000" w:themeColor="text1"/>
        </w:rPr>
        <w:t xml:space="preserve"> for the reported </w:t>
      </w:r>
      <w:r w:rsidR="0086031C">
        <w:rPr>
          <w:color w:val="000000" w:themeColor="text1"/>
        </w:rPr>
        <w:t xml:space="preserve">RSCP </w:t>
      </w:r>
      <w:r w:rsidR="00A43B04" w:rsidRPr="00EB1AD0">
        <w:rPr>
          <w:color w:val="000000" w:themeColor="text1"/>
        </w:rPr>
        <w:t>measurement</w:t>
      </w:r>
      <w:r w:rsidR="0086031C">
        <w:rPr>
          <w:color w:val="000000" w:themeColor="text1"/>
        </w:rPr>
        <w:t>s</w:t>
      </w:r>
      <w:r w:rsidR="00A43B04" w:rsidRPr="00EB1AD0">
        <w:rPr>
          <w:color w:val="000000" w:themeColor="text1"/>
        </w:rPr>
        <w:t>.</w:t>
      </w:r>
    </w:p>
    <w:p w14:paraId="2A2EE329" w14:textId="498246EE" w:rsidR="00067F72" w:rsidRDefault="00A43B04" w:rsidP="00067F72">
      <w:pPr>
        <w:pStyle w:val="Heading2"/>
      </w:pPr>
      <w:r>
        <w:rPr>
          <w:color w:val="000000" w:themeColor="text1"/>
        </w:rPr>
        <w:t>Phase Error Group (PEG)</w:t>
      </w:r>
    </w:p>
    <w:p w14:paraId="3D7E7C55" w14:textId="3431723F" w:rsidR="001C3CA6" w:rsidRPr="001C3CA6" w:rsidRDefault="001C3CA6" w:rsidP="00EB49D9">
      <w:r>
        <w:t>During RAN1#112-bis the following agreement was reached on the Time Stamp of a NR DL CPP measurement:</w:t>
      </w:r>
      <w:r w:rsidR="00E16ADA" w:rsidRPr="00EB49D9">
        <w:t xml:space="preserve"> </w:t>
      </w:r>
      <w:r w:rsidR="007A0BD3" w:rsidRPr="00EB49D9">
        <w:t xml:space="preserve"> </w:t>
      </w:r>
    </w:p>
    <w:p w14:paraId="51AB862F" w14:textId="7031B1CA" w:rsidR="00EB49D9" w:rsidRPr="00EB49D9" w:rsidRDefault="00EB49D9" w:rsidP="00EB49D9">
      <w:pPr>
        <w:rPr>
          <w:b/>
          <w:bCs/>
        </w:rPr>
      </w:pPr>
      <w:r w:rsidRPr="00EB49D9">
        <w:rPr>
          <w:b/>
          <w:bCs/>
          <w:highlight w:val="green"/>
        </w:rPr>
        <w:t>Agreement</w:t>
      </w:r>
    </w:p>
    <w:p w14:paraId="3C478C3F" w14:textId="77777777" w:rsidR="00EB49D9" w:rsidRPr="00EB49D9" w:rsidRDefault="00EB49D9" w:rsidP="00EB49D9">
      <w:r w:rsidRPr="00EB49D9">
        <w:t xml:space="preserve">Adopt one of the following options for a timestamp associated with a reported RSCP/RSCPD measurement (make the decision in RAN1#113): </w:t>
      </w:r>
    </w:p>
    <w:p w14:paraId="7AD74C71" w14:textId="77777777" w:rsidR="00EB49D9" w:rsidRDefault="00EB49D9" w:rsidP="00EB49D9">
      <w:pPr>
        <w:pStyle w:val="ListParagraph"/>
        <w:numPr>
          <w:ilvl w:val="0"/>
          <w:numId w:val="30"/>
        </w:numPr>
      </w:pPr>
      <w:r w:rsidRPr="00EB49D9">
        <w:t>Option 1:</w:t>
      </w:r>
    </w:p>
    <w:p w14:paraId="62C3D3E6" w14:textId="77777777" w:rsidR="00EB49D9" w:rsidRDefault="00EB49D9" w:rsidP="00EB49D9">
      <w:pPr>
        <w:pStyle w:val="ListParagraph"/>
        <w:numPr>
          <w:ilvl w:val="1"/>
          <w:numId w:val="30"/>
        </w:numPr>
      </w:pPr>
      <w:r w:rsidRPr="00EB49D9">
        <w:t>NR-</w:t>
      </w:r>
      <w:proofErr w:type="spellStart"/>
      <w:r w:rsidRPr="00EB49D9">
        <w:t>TimeStamp</w:t>
      </w:r>
      <w:proofErr w:type="spellEnd"/>
      <w:r w:rsidRPr="00EB49D9">
        <w:t xml:space="preserve">, currently defined in TS 37.355, is reused as the timestamp with the granularity of a slot. </w:t>
      </w:r>
    </w:p>
    <w:p w14:paraId="3FC55165" w14:textId="2C876F41" w:rsidR="00EB49D9" w:rsidRPr="00EB49D9" w:rsidRDefault="00EB49D9" w:rsidP="00EB49D9">
      <w:pPr>
        <w:pStyle w:val="ListParagraph"/>
        <w:numPr>
          <w:ilvl w:val="1"/>
          <w:numId w:val="30"/>
        </w:numPr>
      </w:pPr>
      <w:r w:rsidRPr="00EB49D9">
        <w:t>FFS: Whether to clarify in the specification the reported RSCP/RSCPD value presents the RSCP/RSCPD of a specific OFDM symbol within the slot identified by the NR-</w:t>
      </w:r>
      <w:proofErr w:type="spellStart"/>
      <w:r w:rsidRPr="00EB49D9">
        <w:t>TimeStamp</w:t>
      </w:r>
      <w:proofErr w:type="spellEnd"/>
      <w:r w:rsidRPr="00EB49D9">
        <w:t>.</w:t>
      </w:r>
    </w:p>
    <w:p w14:paraId="47B0AB0C" w14:textId="77777777" w:rsidR="00EB49D9" w:rsidRDefault="00EB49D9" w:rsidP="00EB49D9">
      <w:pPr>
        <w:pStyle w:val="ListParagraph"/>
        <w:numPr>
          <w:ilvl w:val="0"/>
          <w:numId w:val="30"/>
        </w:numPr>
      </w:pPr>
      <w:r w:rsidRPr="00EB49D9">
        <w:t>Option 2:</w:t>
      </w:r>
    </w:p>
    <w:p w14:paraId="1C32D84B" w14:textId="6A349749" w:rsidR="00EB49D9" w:rsidRDefault="00EB49D9" w:rsidP="00EB49D9">
      <w:pPr>
        <w:pStyle w:val="ListParagraph"/>
        <w:numPr>
          <w:ilvl w:val="1"/>
          <w:numId w:val="30"/>
        </w:numPr>
      </w:pPr>
      <w:r w:rsidRPr="00EB49D9">
        <w:t>NR-</w:t>
      </w:r>
      <w:proofErr w:type="spellStart"/>
      <w:r w:rsidRPr="00EB49D9">
        <w:t>TimeStamp</w:t>
      </w:r>
      <w:proofErr w:type="spellEnd"/>
      <w:r w:rsidRPr="00EB49D9">
        <w:t>, currently defined in TS 37.355, should be enhanced to include the OFDM symbol index in a slot, as the timestamp for RSCP/RSCPD measurements.</w:t>
      </w:r>
    </w:p>
    <w:p w14:paraId="04F21355" w14:textId="3E6DCFF4" w:rsidR="001C3CA6" w:rsidRDefault="001C3CA6" w:rsidP="001C3CA6"/>
    <w:p w14:paraId="15CFAA73" w14:textId="335F796F" w:rsidR="001C3CA6" w:rsidRDefault="001C3CA6" w:rsidP="001C3CA6">
      <w:r>
        <w:t xml:space="preserve">In our understanding for some applications (e.g., indoor factory) the DL PRS will likely be configured with a limited number of symbols. For example, RAN1 has agreed in a TEI to introduce even 1 symbol DL PRS. In this case there may not be any ambiguity or limited ambiguity what symbol the UE is referring to in the </w:t>
      </w:r>
      <w:proofErr w:type="gramStart"/>
      <w:r>
        <w:t>Time-Stamp</w:t>
      </w:r>
      <w:proofErr w:type="gramEnd"/>
      <w:r>
        <w:t xml:space="preserve"> anyways. However, with that said given the target accuracies we understand the argument from proponents of Option 2 that the OFDM symbol index should be included in the </w:t>
      </w:r>
      <w:proofErr w:type="gramStart"/>
      <w:r>
        <w:t>Time-Stamp</w:t>
      </w:r>
      <w:proofErr w:type="gramEnd"/>
      <w:r>
        <w:t xml:space="preserve">. This can help in the case that e.g., 6 symbols for the DL PRS are used. </w:t>
      </w:r>
    </w:p>
    <w:p w14:paraId="401D28D7" w14:textId="2B093F24" w:rsidR="001C3CA6" w:rsidRDefault="001C3CA6" w:rsidP="00EB49D9">
      <w:r w:rsidRPr="001C3CA6">
        <w:rPr>
          <w:b/>
          <w:bCs/>
        </w:rPr>
        <w:t xml:space="preserve">Proposal </w:t>
      </w:r>
      <w:r w:rsidR="002F64C7">
        <w:rPr>
          <w:b/>
          <w:bCs/>
        </w:rPr>
        <w:t>8</w:t>
      </w:r>
      <w:r>
        <w:t xml:space="preserve">: Support Option 2: </w:t>
      </w:r>
      <w:r w:rsidRPr="001C3CA6">
        <w:t>NR-</w:t>
      </w:r>
      <w:proofErr w:type="spellStart"/>
      <w:r w:rsidRPr="001C3CA6">
        <w:t>TimeStamp</w:t>
      </w:r>
      <w:proofErr w:type="spellEnd"/>
      <w:r w:rsidRPr="001C3CA6">
        <w:t>, currently defined in TS 37.355, should be enhanced to include the OFDM symbol index in a slot, as the timestamp for RSCP/RSCPD measurements.</w:t>
      </w:r>
    </w:p>
    <w:p w14:paraId="11539978" w14:textId="78E92E31" w:rsidR="00127776" w:rsidRPr="001C3CA6" w:rsidRDefault="00127776" w:rsidP="00EB49D9">
      <w:r w:rsidRPr="00127776">
        <w:t>RAN1 reached the below agreement in RAN1#112-bis to support one or more of the following options but no selection was made in RAN1#113</w:t>
      </w:r>
      <w:r>
        <w:t>:</w:t>
      </w:r>
    </w:p>
    <w:p w14:paraId="1757D98C" w14:textId="15C3A919" w:rsidR="00EB49D9" w:rsidRPr="00EB49D9" w:rsidDel="00445241" w:rsidRDefault="00EB49D9" w:rsidP="00EB49D9">
      <w:pPr>
        <w:rPr>
          <w:lang w:val="en-US"/>
        </w:rPr>
      </w:pPr>
      <w:r w:rsidRPr="00EB49D9" w:rsidDel="00445241">
        <w:rPr>
          <w:b/>
          <w:bCs/>
          <w:highlight w:val="green"/>
        </w:rPr>
        <w:t>Agreement</w:t>
      </w:r>
    </w:p>
    <w:p w14:paraId="20418F07" w14:textId="23399DF1" w:rsidR="00EB49D9" w:rsidRPr="00EB49D9" w:rsidDel="00445241" w:rsidRDefault="00EB49D9" w:rsidP="00EB49D9">
      <w:pPr>
        <w:rPr>
          <w:lang w:val="en-US"/>
        </w:rPr>
      </w:pPr>
      <w:r w:rsidRPr="00EB49D9" w:rsidDel="00445241">
        <w:t>To address the impact of the phase delays on Tx/Rx RF chains, support one or more of the following options (down-selection in RAN1#113):</w:t>
      </w:r>
    </w:p>
    <w:p w14:paraId="0E18B7BE" w14:textId="125C0908" w:rsidR="00EB49D9" w:rsidRPr="00EB49D9" w:rsidDel="00445241" w:rsidRDefault="00EB49D9" w:rsidP="00EB49D9">
      <w:pPr>
        <w:numPr>
          <w:ilvl w:val="0"/>
          <w:numId w:val="31"/>
        </w:numPr>
        <w:rPr>
          <w:lang w:val="en-US"/>
        </w:rPr>
      </w:pPr>
      <w:r w:rsidRPr="00EB49D9" w:rsidDel="00445241">
        <w:t xml:space="preserve">Option 1a: introduce the definition of UE/TRP Tx/Rx phase error groups (PEGs) for the Tx/Rx of DL PRS/UL SRS </w:t>
      </w:r>
      <w:proofErr w:type="gramStart"/>
      <w:r w:rsidRPr="00EB49D9" w:rsidDel="00445241">
        <w:t>signals</w:t>
      </w:r>
      <w:proofErr w:type="gramEnd"/>
      <w:r w:rsidRPr="00EB49D9" w:rsidDel="00445241">
        <w:t xml:space="preserve"> </w:t>
      </w:r>
    </w:p>
    <w:p w14:paraId="654DB057" w14:textId="2BF0721C" w:rsidR="00EB49D9" w:rsidRPr="00EB49D9" w:rsidDel="00445241" w:rsidRDefault="00EB49D9" w:rsidP="00EB49D9">
      <w:pPr>
        <w:numPr>
          <w:ilvl w:val="1"/>
          <w:numId w:val="31"/>
        </w:numPr>
        <w:rPr>
          <w:lang w:val="en-US"/>
        </w:rPr>
      </w:pPr>
      <w:r w:rsidRPr="00EB49D9" w:rsidDel="00445241">
        <w:t>Rel-17 definitions of UE/TRP Tx/Rx TEGs can be used as the starting point for defining UE/TRP Tx/Rx PEGs.</w:t>
      </w:r>
    </w:p>
    <w:p w14:paraId="7072DBE9" w14:textId="096D491A" w:rsidR="00EB49D9" w:rsidRPr="00EB49D9" w:rsidDel="00445241" w:rsidRDefault="00EB49D9" w:rsidP="00EB49D9">
      <w:pPr>
        <w:numPr>
          <w:ilvl w:val="1"/>
          <w:numId w:val="31"/>
        </w:numPr>
        <w:rPr>
          <w:lang w:val="en-US"/>
        </w:rPr>
      </w:pPr>
      <w:r w:rsidRPr="00EB49D9" w:rsidDel="00445241">
        <w:t>FFS: the details of \the UE/TRP Tx/Rx PEGs</w:t>
      </w:r>
    </w:p>
    <w:p w14:paraId="016B5F7A" w14:textId="74ED87B8" w:rsidR="00EB49D9" w:rsidRPr="00EB49D9" w:rsidDel="00445241" w:rsidRDefault="00EB49D9" w:rsidP="00EB49D9">
      <w:pPr>
        <w:numPr>
          <w:ilvl w:val="0"/>
          <w:numId w:val="31"/>
        </w:numPr>
        <w:rPr>
          <w:lang w:val="en-US"/>
        </w:rPr>
      </w:pPr>
      <w:r w:rsidRPr="00EB49D9" w:rsidDel="00445241">
        <w:t xml:space="preserve">Option 1b: Introduce Tx/Rx RF antenna IDs or Tx/Rx RF chain IDs to identify the individual Tx/Rx RF chains for transmitting/receiving the DL PRS/UL SRS signals. </w:t>
      </w:r>
    </w:p>
    <w:p w14:paraId="0F3A791B" w14:textId="63889B84" w:rsidR="00EB49D9" w:rsidRPr="00EB49D9" w:rsidDel="00445241" w:rsidRDefault="00EB49D9" w:rsidP="00EB49D9">
      <w:pPr>
        <w:numPr>
          <w:ilvl w:val="1"/>
          <w:numId w:val="31"/>
        </w:numPr>
        <w:rPr>
          <w:lang w:val="en-US"/>
        </w:rPr>
      </w:pPr>
      <w:r w:rsidRPr="00EB49D9" w:rsidDel="00445241">
        <w:t>FFS: the details of the Tx/Rx RF antenna IDs or Tx/Rx RF chain IDs</w:t>
      </w:r>
    </w:p>
    <w:p w14:paraId="5144B39C" w14:textId="5AD9289F" w:rsidR="00EB49D9" w:rsidRPr="00EB49D9" w:rsidDel="00445241" w:rsidRDefault="00EB49D9" w:rsidP="00EB49D9">
      <w:pPr>
        <w:numPr>
          <w:ilvl w:val="1"/>
          <w:numId w:val="31"/>
        </w:numPr>
        <w:rPr>
          <w:lang w:val="en-US"/>
        </w:rPr>
      </w:pPr>
      <w:r w:rsidRPr="00EB49D9" w:rsidDel="00445241">
        <w:lastRenderedPageBreak/>
        <w:t>Note: Device transmitting PRS or positioning SRS provides Tx antenna ID or Tx Chain ID. Device receiving PRS or positioning SRS provides Rx antenna ID or Rx Chain ID.</w:t>
      </w:r>
    </w:p>
    <w:p w14:paraId="53AB52DB" w14:textId="6ADF0794" w:rsidR="00EB49D9" w:rsidRPr="00EB49D9" w:rsidDel="00445241" w:rsidRDefault="00EB49D9" w:rsidP="00EB49D9">
      <w:pPr>
        <w:numPr>
          <w:ilvl w:val="0"/>
          <w:numId w:val="31"/>
        </w:numPr>
        <w:rPr>
          <w:lang w:val="en-US"/>
        </w:rPr>
      </w:pPr>
      <w:r w:rsidRPr="00EB49D9" w:rsidDel="00445241">
        <w:t xml:space="preserve">Option 1c: introduce the report of ARP ID for the Rx/Tx of DL PRS/UL SRS signals. </w:t>
      </w:r>
    </w:p>
    <w:p w14:paraId="6E96825C" w14:textId="7695CFDA" w:rsidR="00EB49D9" w:rsidRPr="00EB49D9" w:rsidDel="00445241" w:rsidRDefault="00EB49D9" w:rsidP="00EB49D9">
      <w:pPr>
        <w:numPr>
          <w:ilvl w:val="1"/>
          <w:numId w:val="31"/>
        </w:numPr>
        <w:rPr>
          <w:lang w:val="en-US"/>
        </w:rPr>
      </w:pPr>
      <w:r w:rsidRPr="00EB49D9" w:rsidDel="00445241">
        <w:t>The transmission/reception associated with the same ARP ID is assumed from the same ARP.</w:t>
      </w:r>
    </w:p>
    <w:p w14:paraId="1F13E55B" w14:textId="665FD9A1" w:rsidR="00EB49D9" w:rsidRPr="00EB49D9" w:rsidDel="00445241" w:rsidRDefault="00EB49D9" w:rsidP="00EB49D9">
      <w:pPr>
        <w:numPr>
          <w:ilvl w:val="1"/>
          <w:numId w:val="31"/>
        </w:numPr>
        <w:rPr>
          <w:lang w:val="en-US"/>
        </w:rPr>
      </w:pPr>
      <w:r w:rsidRPr="00EB49D9" w:rsidDel="00445241">
        <w:t>FFS: the maximum number of ARP IDs.</w:t>
      </w:r>
    </w:p>
    <w:p w14:paraId="5952971E" w14:textId="04AF666D" w:rsidR="00EB49D9" w:rsidRPr="00EB49D9" w:rsidDel="00445241" w:rsidRDefault="00EB49D9" w:rsidP="00EB49D9">
      <w:pPr>
        <w:numPr>
          <w:ilvl w:val="0"/>
          <w:numId w:val="31"/>
        </w:numPr>
        <w:rPr>
          <w:lang w:val="en-US"/>
        </w:rPr>
      </w:pPr>
      <w:r w:rsidRPr="00EB49D9" w:rsidDel="00445241">
        <w:t>Option 2: reuse or enhance the existing Rel-17 definitions of UE/TRP Tx/Rx TEGs with smaller margin value.</w:t>
      </w:r>
    </w:p>
    <w:p w14:paraId="507C498A" w14:textId="1F2C379A" w:rsidR="00EB49D9" w:rsidRPr="001C3CA6" w:rsidDel="00445241" w:rsidRDefault="00EB49D9" w:rsidP="00EB49D9">
      <w:pPr>
        <w:numPr>
          <w:ilvl w:val="0"/>
          <w:numId w:val="31"/>
        </w:numPr>
        <w:rPr>
          <w:lang w:val="en-US"/>
        </w:rPr>
      </w:pPr>
      <w:r w:rsidRPr="00EB49D9" w:rsidDel="00445241">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701C60D0" w14:textId="64A90063" w:rsidR="00EE4C6A" w:rsidDel="00445241" w:rsidRDefault="001C3CA6" w:rsidP="001C3CA6">
      <w:r w:rsidDel="00445241">
        <w:t>Option 1</w:t>
      </w:r>
      <w:r w:rsidR="00EE4C6A" w:rsidDel="00445241">
        <w:t>c above does not address the underlying problem in our view as ARP ID only informs which antenna or group of antenna</w:t>
      </w:r>
      <w:r w:rsidR="006E0D57" w:rsidDel="00445241">
        <w:t>s</w:t>
      </w:r>
      <w:r w:rsidR="00EE4C6A" w:rsidDel="00445241">
        <w:t xml:space="preserve"> is</w:t>
      </w:r>
      <w:r w:rsidR="006E0D57" w:rsidDel="00445241">
        <w:t>/are</w:t>
      </w:r>
      <w:r w:rsidR="00EE4C6A" w:rsidDel="00445241">
        <w:t xml:space="preserve"> used for the CPP measurement/transmission. It does not inform if the same RF chain can be assumed or not. Option 2 seems like a worse option than option 1a which also says to use Tx/Rx TEG definition as the starting point. What is important is the phase error so the name should reflect that. Option 3 is one possible way forward but in Rel-17 RAN1 defined the TEG feature so it may be simpler for RAN1 to again tackle this issue as RAN1 has the expertise. Option 1b is a bit confusing from our side. How is RF antenna ID different than ARP ID? RF chain ID could work in principle but in Rel-17 the motivation for having TEG ID to was to avoid implementation specific details like panel/chain ID. </w:t>
      </w:r>
    </w:p>
    <w:p w14:paraId="7A5114A3" w14:textId="26DE80BF" w:rsidR="00EE4C6A" w:rsidDel="00445241" w:rsidRDefault="00EE4C6A" w:rsidP="001C3CA6">
      <w:r w:rsidDel="00445241">
        <w:t xml:space="preserve">Option 1a addresses the problem head on by clearly indicating if two phase measurements (or UL SRS transmissions) can be assumed to have the same phase error or not within a margin. We think that this is also different than TEG ID which did not capture the directionality component that comes from the phase </w:t>
      </w:r>
      <w:proofErr w:type="spellStart"/>
      <w:r w:rsidDel="00445241">
        <w:t>center</w:t>
      </w:r>
      <w:proofErr w:type="spellEnd"/>
      <w:r w:rsidDel="00445241">
        <w:t xml:space="preserve"> offset. </w:t>
      </w:r>
      <w:proofErr w:type="spellStart"/>
      <w:r w:rsidDel="00445241">
        <w:t>AoA</w:t>
      </w:r>
      <w:proofErr w:type="spellEnd"/>
      <w:r w:rsidDel="00445241">
        <w:t>/</w:t>
      </w:r>
      <w:proofErr w:type="spellStart"/>
      <w:r w:rsidDel="00445241">
        <w:t>AoD</w:t>
      </w:r>
      <w:proofErr w:type="spellEnd"/>
      <w:r w:rsidDel="00445241">
        <w:t xml:space="preserve"> clearly impact phase error in a non-negligible way given the high accuracies we aim to achieve with CPP. </w:t>
      </w:r>
    </w:p>
    <w:p w14:paraId="393C9CA9" w14:textId="4A25E6F8" w:rsidR="004A0598" w:rsidRDefault="004A0598" w:rsidP="001C3CA6">
      <w:r w:rsidRPr="004A0598" w:rsidDel="00445241">
        <w:rPr>
          <w:b/>
          <w:bCs/>
        </w:rPr>
        <w:t xml:space="preserve">Proposal </w:t>
      </w:r>
      <w:r w:rsidR="00F56548" w:rsidDel="00445241">
        <w:rPr>
          <w:b/>
          <w:bCs/>
        </w:rPr>
        <w:t>9</w:t>
      </w:r>
      <w:r w:rsidDel="00445241">
        <w:t xml:space="preserve">: Support option 1a: </w:t>
      </w:r>
      <w:r w:rsidRPr="004A0598" w:rsidDel="00445241">
        <w:t>introduce the definition of UE/TRP Tx/Rx phase error groups (PEGs) for the Tx/Rx of DL PRS/UL SRS signals</w:t>
      </w:r>
      <w:r w:rsidDel="00445241">
        <w:t>.</w:t>
      </w:r>
    </w:p>
    <w:p w14:paraId="6C6B1806" w14:textId="77777777" w:rsidR="00A43B04" w:rsidRDefault="00A43B04" w:rsidP="00A43B04">
      <w:pPr>
        <w:pStyle w:val="Heading2"/>
      </w:pPr>
      <w:r>
        <w:t>Others</w:t>
      </w:r>
    </w:p>
    <w:p w14:paraId="3C66E919" w14:textId="6DB8531C" w:rsidR="001C3CA6" w:rsidRPr="00EB49D9" w:rsidRDefault="0030016A" w:rsidP="001C3CA6">
      <w:pPr>
        <w:rPr>
          <w:lang w:val="en-US"/>
        </w:rPr>
      </w:pPr>
      <w:r>
        <w:rPr>
          <w:lang w:val="en-US"/>
        </w:rPr>
        <w:t>The below agreement was reached at RAN1#112-bis:</w:t>
      </w:r>
    </w:p>
    <w:p w14:paraId="004967BA" w14:textId="77777777" w:rsidR="00EB49D9" w:rsidRPr="00EB49D9" w:rsidRDefault="00EB49D9" w:rsidP="00EB49D9">
      <w:pPr>
        <w:rPr>
          <w:lang w:val="en-US"/>
        </w:rPr>
      </w:pPr>
      <w:r w:rsidRPr="00EB49D9">
        <w:rPr>
          <w:b/>
          <w:bCs/>
          <w:highlight w:val="green"/>
        </w:rPr>
        <w:t>Agreement</w:t>
      </w:r>
    </w:p>
    <w:p w14:paraId="1B1D0923" w14:textId="77777777" w:rsidR="00EB49D9" w:rsidRPr="00EB49D9" w:rsidRDefault="00EB49D9" w:rsidP="00EB49D9">
      <w:pPr>
        <w:rPr>
          <w:lang w:val="en-US"/>
        </w:rPr>
      </w:pPr>
      <w:r w:rsidRPr="00EB49D9">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EB49D9">
        <w:t>including</w:t>
      </w:r>
      <w:proofErr w:type="gramEnd"/>
    </w:p>
    <w:p w14:paraId="43F450E4" w14:textId="77777777" w:rsidR="00EB49D9" w:rsidRPr="00EB49D9" w:rsidRDefault="00EB49D9" w:rsidP="00EB49D9">
      <w:pPr>
        <w:numPr>
          <w:ilvl w:val="0"/>
          <w:numId w:val="32"/>
        </w:numPr>
        <w:rPr>
          <w:lang w:val="en-US"/>
        </w:rPr>
      </w:pPr>
      <w:r w:rsidRPr="00EB49D9">
        <w:t>UE in RRC_CONNECTED state with measurement gap.</w:t>
      </w:r>
    </w:p>
    <w:p w14:paraId="0ED02681" w14:textId="77777777" w:rsidR="00EB49D9" w:rsidRPr="002F64C7" w:rsidRDefault="00EB49D9" w:rsidP="00EB49D9">
      <w:pPr>
        <w:numPr>
          <w:ilvl w:val="0"/>
          <w:numId w:val="32"/>
        </w:numPr>
        <w:rPr>
          <w:lang w:val="en-US"/>
        </w:rPr>
      </w:pPr>
      <w:r w:rsidRPr="002F64C7">
        <w:t>FFS: UE in RRC_CONNECTED state without measurement gap </w:t>
      </w:r>
    </w:p>
    <w:p w14:paraId="6261D703" w14:textId="77777777" w:rsidR="00EB49D9" w:rsidRPr="00EB49D9" w:rsidRDefault="00EB49D9" w:rsidP="00EB49D9">
      <w:pPr>
        <w:numPr>
          <w:ilvl w:val="0"/>
          <w:numId w:val="32"/>
        </w:numPr>
        <w:rPr>
          <w:lang w:val="en-US"/>
        </w:rPr>
      </w:pPr>
      <w:r w:rsidRPr="00EB49D9">
        <w:t>UE in RRC_ INACTIVE state</w:t>
      </w:r>
    </w:p>
    <w:p w14:paraId="7419007D" w14:textId="5359496A" w:rsidR="00EB49D9" w:rsidRDefault="00EB49D9" w:rsidP="00EB49D9"/>
    <w:p w14:paraId="2362453F" w14:textId="2E4B9666" w:rsidR="0030016A" w:rsidRDefault="0030016A" w:rsidP="00EB49D9">
      <w:r>
        <w:t xml:space="preserve">In our understanding there would be no specification impact in RAN1 to allow a UE to measure and report DL CPP measurements in RRC_CONNECTED state without a measurement gap. The reasoning is that if the UE is already making timing measurements outside of a MG (e.g., RSTD measurement inside of PPW) then the UE can simply also measure the CPP. There is no need for enhancement and therefore we feel it would be very </w:t>
      </w:r>
      <w:proofErr w:type="spellStart"/>
      <w:r>
        <w:t>counter productive</w:t>
      </w:r>
      <w:proofErr w:type="spellEnd"/>
      <w:r>
        <w:t xml:space="preserve"> to somehow not support this case from RAN1 point of view. </w:t>
      </w:r>
    </w:p>
    <w:p w14:paraId="019D4B57" w14:textId="3F312ACE" w:rsidR="0030016A" w:rsidRDefault="0030016A" w:rsidP="00EB49D9">
      <w:r w:rsidRPr="0030016A">
        <w:rPr>
          <w:b/>
          <w:bCs/>
        </w:rPr>
        <w:lastRenderedPageBreak/>
        <w:t xml:space="preserve">Observation </w:t>
      </w:r>
      <w:r w:rsidR="00F56548">
        <w:rPr>
          <w:b/>
          <w:bCs/>
        </w:rPr>
        <w:t>2</w:t>
      </w:r>
      <w:r>
        <w:t xml:space="preserve">: There is no RAN1 specification impact to allow a UE to measure DL CPP measurements in RRC_CONNECTED state without a measurement gap. </w:t>
      </w:r>
    </w:p>
    <w:p w14:paraId="1F318FE1" w14:textId="4C807F22" w:rsidR="00EB49D9" w:rsidRPr="00EB49D9" w:rsidRDefault="0030016A" w:rsidP="00EB49D9">
      <w:r w:rsidRPr="0030016A">
        <w:rPr>
          <w:b/>
          <w:bCs/>
        </w:rPr>
        <w:t xml:space="preserve">Proposal </w:t>
      </w:r>
      <w:r w:rsidR="00F56548">
        <w:rPr>
          <w:b/>
          <w:bCs/>
        </w:rPr>
        <w:t>10</w:t>
      </w:r>
      <w:r>
        <w:t>: DL CPP measurements for UEs in</w:t>
      </w:r>
      <w:r w:rsidRPr="0030016A">
        <w:t xml:space="preserve"> RRC_CONNECTED state </w:t>
      </w:r>
      <w:r w:rsidR="00F84097">
        <w:t>outside of a MG</w:t>
      </w:r>
      <w:r w:rsidR="00D74C78">
        <w:t xml:space="preserve"> is up to the UE implementation</w:t>
      </w:r>
      <w:r w:rsidR="00765929">
        <w:t xml:space="preserve"> in case the UE is configured to </w:t>
      </w:r>
      <w:r w:rsidR="00F84097">
        <w:t>perform</w:t>
      </w:r>
      <w:r w:rsidR="00765929">
        <w:t xml:space="preserve"> </w:t>
      </w:r>
      <w:r w:rsidR="00F84097">
        <w:t>other DL PRS measurements outside of the MG.</w:t>
      </w:r>
      <w:r w:rsidR="00D74C78">
        <w:t xml:space="preserve"> </w:t>
      </w:r>
    </w:p>
    <w:bookmarkEnd w:id="3"/>
    <w:bookmarkEnd w:id="4"/>
    <w:bookmarkEnd w:id="5"/>
    <w:bookmarkEnd w:id="6"/>
    <w:bookmarkEnd w:id="7"/>
    <w:bookmarkEnd w:id="8"/>
    <w:p w14:paraId="061DFF3B" w14:textId="114400D5" w:rsidR="00931B76" w:rsidRPr="003A74B1" w:rsidRDefault="00931B76" w:rsidP="002921E9">
      <w:pPr>
        <w:pStyle w:val="Heading1"/>
        <w:rPr>
          <w:lang w:val="en-US"/>
        </w:rPr>
      </w:pPr>
      <w:r w:rsidRPr="003A74B1">
        <w:rPr>
          <w:lang w:val="en-US"/>
        </w:rPr>
        <w:t>Conclusions</w:t>
      </w:r>
    </w:p>
    <w:p w14:paraId="4CC141C1" w14:textId="3183C46F" w:rsidR="00FE00F9" w:rsidRDefault="002627FF" w:rsidP="00FE00F9">
      <w:pPr>
        <w:rPr>
          <w:lang w:val="en-US"/>
        </w:rPr>
      </w:pPr>
      <w:r>
        <w:rPr>
          <w:lang w:val="en-US"/>
        </w:rPr>
        <w:t>We made the following proposals and observations on CP positioning.</w:t>
      </w:r>
    </w:p>
    <w:p w14:paraId="00448DC9" w14:textId="77777777" w:rsidR="002F64C7" w:rsidRDefault="002F64C7" w:rsidP="002F64C7">
      <w:pPr>
        <w:rPr>
          <w:iCs/>
        </w:rPr>
      </w:pPr>
      <w:r w:rsidRPr="00B02114">
        <w:rPr>
          <w:rFonts w:eastAsia="Times New Roman"/>
          <w:b/>
          <w:bCs/>
          <w:szCs w:val="24"/>
          <w:lang w:val="en-US"/>
        </w:rPr>
        <w:t xml:space="preserve">Proposal </w:t>
      </w:r>
      <w:r>
        <w:rPr>
          <w:rFonts w:eastAsia="Times New Roman"/>
          <w:b/>
          <w:bCs/>
          <w:szCs w:val="24"/>
          <w:lang w:val="en-US"/>
        </w:rPr>
        <w:t>1</w:t>
      </w:r>
      <w:r>
        <w:rPr>
          <w:rFonts w:eastAsia="Times New Roman"/>
          <w:szCs w:val="24"/>
          <w:lang w:val="en-US"/>
        </w:rPr>
        <w:t>: RAN1 should discuss solutions to mitigate the deterioration in CP measurement originated from PCO</w:t>
      </w:r>
      <w:r w:rsidRPr="00B02114">
        <w:rPr>
          <w:rFonts w:eastAsia="Times New Roman"/>
          <w:szCs w:val="24"/>
          <w:lang w:val="en-US"/>
        </w:rPr>
        <w:t>.</w:t>
      </w:r>
    </w:p>
    <w:p w14:paraId="09A0BC3A" w14:textId="1BD5E702" w:rsidR="002F64C7" w:rsidRDefault="002F64C7" w:rsidP="002F64C7">
      <w:pPr>
        <w:rPr>
          <w:szCs w:val="22"/>
        </w:rPr>
      </w:pPr>
      <w:r w:rsidRPr="005A77CF">
        <w:rPr>
          <w:b/>
          <w:bCs/>
          <w:szCs w:val="22"/>
        </w:rPr>
        <w:t xml:space="preserve">Proposal </w:t>
      </w:r>
      <w:r>
        <w:rPr>
          <w:b/>
          <w:bCs/>
          <w:szCs w:val="22"/>
        </w:rPr>
        <w:t>2</w:t>
      </w:r>
      <w:r>
        <w:rPr>
          <w:szCs w:val="22"/>
        </w:rPr>
        <w:t>: NR CPP should optionally support reporting the carrier phase of additional paths for both DL and UL</w:t>
      </w:r>
      <w:r w:rsidRPr="00696D15">
        <w:rPr>
          <w:szCs w:val="22"/>
        </w:rPr>
        <w:t>.</w:t>
      </w:r>
    </w:p>
    <w:p w14:paraId="7DCE58A7" w14:textId="77777777" w:rsidR="002F64C7" w:rsidRDefault="002F64C7" w:rsidP="002F64C7">
      <w:pPr>
        <w:pStyle w:val="NormalWeb"/>
        <w:spacing w:after="120"/>
        <w:rPr>
          <w:color w:val="000000" w:themeColor="text1"/>
          <w:sz w:val="20"/>
          <w:szCs w:val="20"/>
        </w:rPr>
      </w:pPr>
      <w:r w:rsidRPr="006D7678">
        <w:rPr>
          <w:b/>
          <w:bCs/>
          <w:color w:val="000000" w:themeColor="text1"/>
          <w:sz w:val="20"/>
          <w:szCs w:val="20"/>
        </w:rPr>
        <w:t xml:space="preserve">Proposal </w:t>
      </w:r>
      <w:r>
        <w:rPr>
          <w:b/>
          <w:bCs/>
          <w:color w:val="000000" w:themeColor="text1"/>
          <w:sz w:val="20"/>
          <w:szCs w:val="20"/>
        </w:rPr>
        <w:t>3</w:t>
      </w:r>
      <w:r w:rsidRPr="006D7678">
        <w:rPr>
          <w:b/>
          <w:bCs/>
          <w:color w:val="000000" w:themeColor="text1"/>
          <w:sz w:val="20"/>
          <w:szCs w:val="20"/>
        </w:rPr>
        <w:t>:</w:t>
      </w:r>
      <w:r>
        <w:rPr>
          <w:color w:val="000000" w:themeColor="text1"/>
          <w:sz w:val="20"/>
          <w:szCs w:val="20"/>
        </w:rPr>
        <w:t xml:space="preserve"> For simultaneous DL RSCP measurements </w:t>
      </w:r>
      <w:r w:rsidDel="00756D59">
        <w:rPr>
          <w:color w:val="000000" w:themeColor="text1"/>
          <w:sz w:val="20"/>
          <w:szCs w:val="20"/>
        </w:rPr>
        <w:t>of UE-assisted positioning,</w:t>
      </w:r>
      <w:r>
        <w:rPr>
          <w:color w:val="000000" w:themeColor="text1"/>
          <w:sz w:val="20"/>
          <w:szCs w:val="20"/>
        </w:rPr>
        <w:t xml:space="preserve"> the LMF request</w:t>
      </w:r>
      <w:r w:rsidDel="00756D59">
        <w:rPr>
          <w:color w:val="000000" w:themeColor="text1"/>
          <w:sz w:val="20"/>
          <w:szCs w:val="20"/>
        </w:rPr>
        <w:t>s</w:t>
      </w:r>
      <w:r>
        <w:rPr>
          <w:color w:val="000000" w:themeColor="text1"/>
          <w:sz w:val="20"/>
          <w:szCs w:val="20"/>
        </w:rPr>
        <w:t xml:space="preserve"> target UE(s) and/or PRU(s) to </w:t>
      </w:r>
      <w:r w:rsidDel="00756D59">
        <w:rPr>
          <w:color w:val="000000" w:themeColor="text1"/>
          <w:sz w:val="20"/>
          <w:szCs w:val="20"/>
        </w:rPr>
        <w:t>report</w:t>
      </w:r>
      <w:r>
        <w:rPr>
          <w:color w:val="000000" w:themeColor="text1"/>
          <w:sz w:val="20"/>
          <w:szCs w:val="20"/>
        </w:rPr>
        <w:t xml:space="preserve"> DL RSCP measurements </w:t>
      </w:r>
      <w:r w:rsidDel="00756D59">
        <w:rPr>
          <w:color w:val="000000" w:themeColor="text1"/>
          <w:sz w:val="20"/>
          <w:szCs w:val="20"/>
        </w:rPr>
        <w:t>for</w:t>
      </w:r>
      <w:r>
        <w:rPr>
          <w:color w:val="000000" w:themeColor="text1"/>
          <w:sz w:val="20"/>
          <w:szCs w:val="20"/>
        </w:rPr>
        <w:t xml:space="preserve"> indicated DL PRS resources occurring within indicated time window(s). </w:t>
      </w:r>
    </w:p>
    <w:p w14:paraId="6821BF88" w14:textId="14F64B55" w:rsidR="002F64C7" w:rsidRDefault="002F64C7" w:rsidP="002F64C7">
      <w:pPr>
        <w:pStyle w:val="NormalWeb"/>
        <w:spacing w:after="120"/>
        <w:rPr>
          <w:color w:val="000000" w:themeColor="text1"/>
          <w:sz w:val="20"/>
          <w:szCs w:val="20"/>
        </w:rPr>
      </w:pPr>
      <w:r w:rsidRPr="00240956">
        <w:rPr>
          <w:b/>
          <w:bCs/>
          <w:color w:val="000000" w:themeColor="text1"/>
          <w:sz w:val="20"/>
          <w:szCs w:val="20"/>
        </w:rPr>
        <w:t xml:space="preserve">Proposal </w:t>
      </w:r>
      <w:r>
        <w:rPr>
          <w:b/>
          <w:bCs/>
          <w:color w:val="000000" w:themeColor="text1"/>
          <w:sz w:val="20"/>
          <w:szCs w:val="20"/>
        </w:rPr>
        <w:t>4</w:t>
      </w:r>
      <w:r w:rsidRPr="00240956">
        <w:rPr>
          <w:b/>
          <w:bCs/>
          <w:color w:val="000000" w:themeColor="text1"/>
          <w:sz w:val="20"/>
          <w:szCs w:val="20"/>
        </w:rPr>
        <w:t>:</w:t>
      </w:r>
      <w:r>
        <w:rPr>
          <w:color w:val="000000" w:themeColor="text1"/>
          <w:sz w:val="20"/>
          <w:szCs w:val="20"/>
        </w:rPr>
        <w:t xml:space="preserve"> For simultaneous DL RSCP measurements</w:t>
      </w:r>
      <w:r w:rsidDel="00192E3F">
        <w:rPr>
          <w:color w:val="000000" w:themeColor="text1"/>
          <w:sz w:val="20"/>
          <w:szCs w:val="20"/>
        </w:rPr>
        <w:t xml:space="preserve"> of UE-based positioning</w:t>
      </w:r>
      <w:r>
        <w:rPr>
          <w:color w:val="000000" w:themeColor="text1"/>
          <w:sz w:val="20"/>
          <w:szCs w:val="20"/>
        </w:rPr>
        <w:t xml:space="preserve">, </w:t>
      </w:r>
      <w:r w:rsidDel="00AE258E">
        <w:rPr>
          <w:color w:val="000000" w:themeColor="text1"/>
          <w:sz w:val="20"/>
          <w:szCs w:val="20"/>
        </w:rPr>
        <w:t>RAN1 supports that the</w:t>
      </w:r>
      <w:r>
        <w:rPr>
          <w:color w:val="000000" w:themeColor="text1"/>
          <w:sz w:val="20"/>
          <w:szCs w:val="20"/>
        </w:rPr>
        <w:t xml:space="preserve"> target UE request</w:t>
      </w:r>
      <w:r w:rsidDel="00AE258E">
        <w:rPr>
          <w:color w:val="000000" w:themeColor="text1"/>
          <w:sz w:val="20"/>
          <w:szCs w:val="20"/>
        </w:rPr>
        <w:t>s</w:t>
      </w:r>
      <w:r>
        <w:rPr>
          <w:color w:val="000000" w:themeColor="text1"/>
          <w:sz w:val="20"/>
          <w:szCs w:val="20"/>
        </w:rPr>
        <w:t xml:space="preserve"> the LMF to provide DL RSCP measurements of PRU(s) for specific DL PRS resource(s) within time windows(s). </w:t>
      </w:r>
    </w:p>
    <w:p w14:paraId="5DC55573" w14:textId="5A695A60" w:rsidR="002F64C7" w:rsidRDefault="002F64C7" w:rsidP="002F64C7">
      <w:pPr>
        <w:spacing w:after="0"/>
        <w:rPr>
          <w:color w:val="000000" w:themeColor="text1"/>
        </w:rPr>
      </w:pPr>
      <w:r w:rsidRPr="00B61E0D" w:rsidDel="00C54815">
        <w:rPr>
          <w:b/>
          <w:bCs/>
          <w:color w:val="000000" w:themeColor="text1"/>
        </w:rPr>
        <w:t xml:space="preserve">Proposal </w:t>
      </w:r>
      <w:r>
        <w:rPr>
          <w:b/>
          <w:bCs/>
          <w:color w:val="000000" w:themeColor="text1"/>
        </w:rPr>
        <w:t>5</w:t>
      </w:r>
      <w:r w:rsidDel="00C54815">
        <w:rPr>
          <w:color w:val="000000" w:themeColor="text1"/>
        </w:rPr>
        <w:t xml:space="preserve">: RAN1 </w:t>
      </w:r>
      <w:r>
        <w:rPr>
          <w:color w:val="000000" w:themeColor="text1"/>
        </w:rPr>
        <w:t>introduces a concept of the validity time of the PRU measurement including at least one of the following:</w:t>
      </w:r>
      <w:r w:rsidDel="00C54815">
        <w:rPr>
          <w:color w:val="000000" w:themeColor="text1"/>
        </w:rPr>
        <w:t xml:space="preserve"> </w:t>
      </w:r>
    </w:p>
    <w:p w14:paraId="766C0C0B" w14:textId="77777777" w:rsidR="002F64C7" w:rsidRDefault="002F64C7" w:rsidP="002F64C7">
      <w:pPr>
        <w:pStyle w:val="ListParagraph"/>
        <w:numPr>
          <w:ilvl w:val="2"/>
          <w:numId w:val="34"/>
        </w:numPr>
        <w:ind w:left="709"/>
        <w:rPr>
          <w:color w:val="000000" w:themeColor="text1"/>
        </w:rPr>
      </w:pPr>
      <w:r>
        <w:rPr>
          <w:color w:val="000000" w:themeColor="text1"/>
        </w:rPr>
        <w:t>PRU reports measurement validity time of a measurement when it reports the measurement.</w:t>
      </w:r>
    </w:p>
    <w:p w14:paraId="2A16F816" w14:textId="77777777" w:rsidR="002F64C7" w:rsidRPr="001E0F7E" w:rsidDel="00C54815" w:rsidRDefault="002F64C7" w:rsidP="002F64C7">
      <w:pPr>
        <w:pStyle w:val="ListParagraph"/>
        <w:numPr>
          <w:ilvl w:val="2"/>
          <w:numId w:val="34"/>
        </w:numPr>
        <w:ind w:left="709"/>
        <w:rPr>
          <w:color w:val="000000" w:themeColor="text1"/>
        </w:rPr>
      </w:pPr>
      <w:r>
        <w:rPr>
          <w:color w:val="000000" w:themeColor="text1"/>
        </w:rPr>
        <w:t xml:space="preserve">LMF determines the validity time of the PRU measurements. </w:t>
      </w:r>
    </w:p>
    <w:p w14:paraId="67AAB6C8" w14:textId="48BF74B3" w:rsidR="002F64C7" w:rsidRDefault="002F64C7" w:rsidP="002F64C7">
      <w:r>
        <w:rPr>
          <w:b/>
          <w:bCs/>
        </w:rPr>
        <w:t>Observation</w:t>
      </w:r>
      <w:r w:rsidRPr="00DE1BDB">
        <w:rPr>
          <w:b/>
          <w:bCs/>
        </w:rPr>
        <w:t xml:space="preserve"> </w:t>
      </w:r>
      <w:r>
        <w:rPr>
          <w:b/>
          <w:bCs/>
        </w:rPr>
        <w:t>1</w:t>
      </w:r>
      <w:r w:rsidRPr="00DE1BDB">
        <w:rPr>
          <w:b/>
          <w:bCs/>
        </w:rPr>
        <w:t>:</w:t>
      </w:r>
      <w:r w:rsidRPr="00E75DDB">
        <w:rPr>
          <w:lang w:val="en-US"/>
        </w:rPr>
        <w:t xml:space="preserve"> </w:t>
      </w:r>
      <w:r>
        <w:rPr>
          <w:lang w:val="en-US"/>
        </w:rPr>
        <w:t>The virtual wavelength method may provide a reduced search space of integer ambiguity variables.</w:t>
      </w:r>
    </w:p>
    <w:p w14:paraId="2D47EEDB" w14:textId="1D6AC5FD" w:rsidR="002F64C7" w:rsidRDefault="002F64C7" w:rsidP="002F64C7">
      <w:pPr>
        <w:rPr>
          <w:color w:val="000000" w:themeColor="text1"/>
        </w:rPr>
      </w:pPr>
      <w:r w:rsidRPr="00B61E0D">
        <w:rPr>
          <w:b/>
          <w:bCs/>
          <w:color w:val="000000" w:themeColor="text1"/>
        </w:rPr>
        <w:t xml:space="preserve">Proposal </w:t>
      </w:r>
      <w:r>
        <w:rPr>
          <w:b/>
          <w:bCs/>
          <w:color w:val="000000" w:themeColor="text1"/>
        </w:rPr>
        <w:t>6</w:t>
      </w:r>
      <w:r>
        <w:rPr>
          <w:color w:val="000000" w:themeColor="text1"/>
        </w:rPr>
        <w:t xml:space="preserve">: Support at least one of the following options: </w:t>
      </w:r>
    </w:p>
    <w:p w14:paraId="3BA317CF" w14:textId="77777777" w:rsidR="002F64C7" w:rsidRPr="003B3852" w:rsidRDefault="002F64C7" w:rsidP="002F64C7">
      <w:pPr>
        <w:numPr>
          <w:ilvl w:val="0"/>
          <w:numId w:val="24"/>
        </w:numPr>
        <w:rPr>
          <w:rFonts w:eastAsia="MS Mincho"/>
        </w:rPr>
      </w:pPr>
      <w:r w:rsidRPr="003B3852">
        <w:rPr>
          <w:rFonts w:eastAsia="MS Mincho"/>
        </w:rPr>
        <w:t xml:space="preserve">Option 1: Support a UE/TRP to report the carrier phase measurements of more than one frequency within a PFL/carrier to </w:t>
      </w:r>
      <w:proofErr w:type="gramStart"/>
      <w:r w:rsidRPr="003B3852">
        <w:rPr>
          <w:rFonts w:eastAsia="MS Mincho"/>
        </w:rPr>
        <w:t>LMF</w:t>
      </w:r>
      <w:proofErr w:type="gramEnd"/>
    </w:p>
    <w:p w14:paraId="7AD52847" w14:textId="77777777" w:rsidR="002F64C7" w:rsidRDefault="002F64C7" w:rsidP="002F64C7">
      <w:pPr>
        <w:numPr>
          <w:ilvl w:val="1"/>
          <w:numId w:val="24"/>
        </w:numPr>
        <w:rPr>
          <w:rFonts w:eastAsia="MS Mincho"/>
        </w:rPr>
      </w:pPr>
      <w:r w:rsidRPr="00091CCE">
        <w:rPr>
          <w:rFonts w:eastAsia="MS Mincho"/>
        </w:rPr>
        <w:t xml:space="preserve">Support an LMF to define the frequencies to be used per </w:t>
      </w:r>
      <w:proofErr w:type="spellStart"/>
      <w:r w:rsidRPr="00091CCE">
        <w:rPr>
          <w:rFonts w:eastAsia="MS Mincho"/>
        </w:rPr>
        <w:t>gNB</w:t>
      </w:r>
      <w:proofErr w:type="spellEnd"/>
      <w:r w:rsidRPr="00091CCE">
        <w:rPr>
          <w:rFonts w:eastAsia="MS Mincho"/>
        </w:rPr>
        <w:t xml:space="preserve"> in the virtual wavelength </w:t>
      </w:r>
      <w:proofErr w:type="gramStart"/>
      <w:r w:rsidRPr="00091CCE">
        <w:rPr>
          <w:rFonts w:eastAsia="MS Mincho"/>
        </w:rPr>
        <w:t>method</w:t>
      </w:r>
      <w:proofErr w:type="gramEnd"/>
    </w:p>
    <w:p w14:paraId="5E7721F4" w14:textId="77777777" w:rsidR="002F64C7" w:rsidRPr="003B3852" w:rsidRDefault="002F64C7" w:rsidP="002F64C7">
      <w:pPr>
        <w:numPr>
          <w:ilvl w:val="1"/>
          <w:numId w:val="24"/>
        </w:numPr>
        <w:rPr>
          <w:rFonts w:eastAsia="MS Mincho"/>
        </w:rPr>
      </w:pPr>
      <w:r w:rsidRPr="003B3852">
        <w:rPr>
          <w:rFonts w:eastAsia="MS Mincho"/>
        </w:rPr>
        <w:t>NOTE: the frequency can be the carrier frequency or the frequency of a subcarrier</w:t>
      </w:r>
    </w:p>
    <w:p w14:paraId="1B5E78B7" w14:textId="77777777" w:rsidR="002F64C7" w:rsidRDefault="002F64C7" w:rsidP="002F64C7">
      <w:pPr>
        <w:numPr>
          <w:ilvl w:val="1"/>
          <w:numId w:val="24"/>
        </w:numPr>
        <w:rPr>
          <w:rFonts w:eastAsia="MS Mincho"/>
        </w:rPr>
      </w:pPr>
      <w:r w:rsidRPr="003B3852">
        <w:rPr>
          <w:rFonts w:eastAsia="MS Mincho"/>
        </w:rPr>
        <w:t>FFS: the details of reporting, e.g., the maximum number of reported frequencies within a PFL/ carrier</w:t>
      </w:r>
    </w:p>
    <w:p w14:paraId="1249CD9D" w14:textId="77777777" w:rsidR="002F64C7" w:rsidRPr="003B3852" w:rsidRDefault="002F64C7" w:rsidP="002F64C7">
      <w:pPr>
        <w:numPr>
          <w:ilvl w:val="0"/>
          <w:numId w:val="24"/>
        </w:numPr>
        <w:rPr>
          <w:bCs/>
        </w:rPr>
      </w:pPr>
      <w:r w:rsidRPr="003B3852">
        <w:rPr>
          <w:rFonts w:eastAsia="MS Mincho"/>
        </w:rPr>
        <w:t xml:space="preserve">Option 3: Support a UE/TRP to optionally report an estimated </w:t>
      </w:r>
      <w:r w:rsidRPr="003B3852">
        <w:rPr>
          <w:bCs/>
        </w:rPr>
        <w:t xml:space="preserve">integer ambiguity and/or search range of the integer ambiguity to </w:t>
      </w:r>
      <w:proofErr w:type="gramStart"/>
      <w:r w:rsidRPr="003B3852">
        <w:rPr>
          <w:bCs/>
        </w:rPr>
        <w:t>LMF</w:t>
      </w:r>
      <w:proofErr w:type="gramEnd"/>
    </w:p>
    <w:p w14:paraId="3461BE4D" w14:textId="77777777" w:rsidR="002F64C7" w:rsidRPr="00DE6A09" w:rsidRDefault="002F64C7" w:rsidP="002F64C7">
      <w:pPr>
        <w:numPr>
          <w:ilvl w:val="0"/>
          <w:numId w:val="24"/>
        </w:numPr>
        <w:contextualSpacing/>
        <w:rPr>
          <w:bCs/>
          <w:lang w:eastAsia="x-none"/>
        </w:rPr>
      </w:pPr>
      <w:r w:rsidRPr="003B3852">
        <w:rPr>
          <w:lang w:eastAsia="x-none"/>
        </w:rPr>
        <w:t>Option 4: Support LMF to provide the expected integer ambiguity range at least for UE-based NR CPP in the positioning assistance data.</w:t>
      </w:r>
    </w:p>
    <w:p w14:paraId="78ECBE28" w14:textId="77777777" w:rsidR="002F64C7" w:rsidRDefault="002F64C7" w:rsidP="002F64C7">
      <w:pPr>
        <w:spacing w:after="0"/>
        <w:rPr>
          <w:b/>
          <w:bCs/>
          <w:color w:val="000000" w:themeColor="text1"/>
        </w:rPr>
      </w:pPr>
    </w:p>
    <w:p w14:paraId="3B37D280" w14:textId="78232FC6" w:rsidR="002F64C7" w:rsidRPr="00EB1AD0" w:rsidRDefault="002F64C7" w:rsidP="002F64C7">
      <w:pPr>
        <w:spacing w:after="0"/>
        <w:rPr>
          <w:color w:val="000000" w:themeColor="text1"/>
        </w:rPr>
      </w:pPr>
      <w:r w:rsidRPr="00CC1D94">
        <w:rPr>
          <w:b/>
          <w:bCs/>
          <w:color w:val="000000" w:themeColor="text1"/>
        </w:rPr>
        <w:t xml:space="preserve">Proposal </w:t>
      </w:r>
      <w:r>
        <w:rPr>
          <w:b/>
          <w:bCs/>
          <w:color w:val="000000" w:themeColor="text1"/>
        </w:rPr>
        <w:t>7:</w:t>
      </w:r>
      <w:r>
        <w:rPr>
          <w:color w:val="000000" w:themeColor="text1"/>
        </w:rPr>
        <w:t xml:space="preserve"> For RSRP measurements, t</w:t>
      </w:r>
      <w:r w:rsidRPr="00EB1AD0">
        <w:rPr>
          <w:color w:val="000000" w:themeColor="text1"/>
        </w:rPr>
        <w:t xml:space="preserve">he UE and </w:t>
      </w:r>
      <w:proofErr w:type="spellStart"/>
      <w:r w:rsidRPr="00EB1AD0">
        <w:rPr>
          <w:color w:val="000000" w:themeColor="text1"/>
        </w:rPr>
        <w:t>gNB</w:t>
      </w:r>
      <w:proofErr w:type="spellEnd"/>
      <w:r w:rsidRPr="00EB1AD0">
        <w:rPr>
          <w:color w:val="000000" w:themeColor="text1"/>
        </w:rPr>
        <w:t xml:space="preserve"> may report if they used the same RF chain for the reported </w:t>
      </w:r>
      <w:r>
        <w:rPr>
          <w:color w:val="000000" w:themeColor="text1"/>
        </w:rPr>
        <w:t xml:space="preserve">RSCP </w:t>
      </w:r>
      <w:r w:rsidRPr="00EB1AD0">
        <w:rPr>
          <w:color w:val="000000" w:themeColor="text1"/>
        </w:rPr>
        <w:t>measurement</w:t>
      </w:r>
      <w:r>
        <w:rPr>
          <w:color w:val="000000" w:themeColor="text1"/>
        </w:rPr>
        <w:t>s</w:t>
      </w:r>
      <w:r w:rsidRPr="00EB1AD0">
        <w:rPr>
          <w:color w:val="000000" w:themeColor="text1"/>
        </w:rPr>
        <w:t>.</w:t>
      </w:r>
    </w:p>
    <w:p w14:paraId="259705C9" w14:textId="77777777" w:rsidR="002F64C7" w:rsidRDefault="002F64C7" w:rsidP="002627FF">
      <w:pPr>
        <w:spacing w:before="240"/>
      </w:pPr>
      <w:r w:rsidRPr="001C3CA6">
        <w:rPr>
          <w:b/>
          <w:bCs/>
        </w:rPr>
        <w:t xml:space="preserve">Proposal </w:t>
      </w:r>
      <w:r>
        <w:rPr>
          <w:b/>
          <w:bCs/>
        </w:rPr>
        <w:t>8</w:t>
      </w:r>
      <w:r>
        <w:t xml:space="preserve">: Support Option 2: </w:t>
      </w:r>
      <w:r w:rsidRPr="001C3CA6">
        <w:t>NR-</w:t>
      </w:r>
      <w:proofErr w:type="spellStart"/>
      <w:r w:rsidRPr="001C3CA6">
        <w:t>TimeStamp</w:t>
      </w:r>
      <w:proofErr w:type="spellEnd"/>
      <w:r w:rsidRPr="001C3CA6">
        <w:t>, currently defined in TS 37.355, should be enhanced to include the OFDM symbol index in a slot, as the timestamp for RSCP/RSCPD measurements.</w:t>
      </w:r>
    </w:p>
    <w:p w14:paraId="5192E65C" w14:textId="355373B4" w:rsidR="002F64C7" w:rsidRDefault="002F64C7" w:rsidP="002F64C7">
      <w:r w:rsidRPr="004A0598" w:rsidDel="00445241">
        <w:rPr>
          <w:b/>
          <w:bCs/>
        </w:rPr>
        <w:t xml:space="preserve">Proposal </w:t>
      </w:r>
      <w:r w:rsidDel="00445241">
        <w:rPr>
          <w:b/>
          <w:bCs/>
        </w:rPr>
        <w:t>9</w:t>
      </w:r>
      <w:r w:rsidDel="00445241">
        <w:t xml:space="preserve">: Support option 1a: </w:t>
      </w:r>
      <w:r w:rsidRPr="004A0598" w:rsidDel="00445241">
        <w:t>introduce the definition of UE/TRP Tx/Rx phase error groups (PEGs) for the Tx/Rx of DL PRS/UL SRS signals</w:t>
      </w:r>
      <w:r w:rsidDel="00445241">
        <w:t>.</w:t>
      </w:r>
    </w:p>
    <w:p w14:paraId="35E210C7" w14:textId="77777777" w:rsidR="002F64C7" w:rsidRDefault="002F64C7" w:rsidP="002F64C7">
      <w:r w:rsidRPr="0030016A">
        <w:rPr>
          <w:b/>
          <w:bCs/>
        </w:rPr>
        <w:t xml:space="preserve">Observation </w:t>
      </w:r>
      <w:r>
        <w:rPr>
          <w:b/>
          <w:bCs/>
        </w:rPr>
        <w:t>2</w:t>
      </w:r>
      <w:r>
        <w:t xml:space="preserve">: There is no RAN1 specification impact to allow a UE to measure DL CPP measurements in RRC_CONNECTED state without a measurement gap. </w:t>
      </w:r>
    </w:p>
    <w:p w14:paraId="3CAA6A99" w14:textId="77777777" w:rsidR="002F64C7" w:rsidRPr="00EB49D9" w:rsidRDefault="002F64C7" w:rsidP="002F64C7">
      <w:r w:rsidRPr="0030016A">
        <w:rPr>
          <w:b/>
          <w:bCs/>
        </w:rPr>
        <w:t xml:space="preserve">Proposal </w:t>
      </w:r>
      <w:r>
        <w:rPr>
          <w:b/>
          <w:bCs/>
        </w:rPr>
        <w:t>10</w:t>
      </w:r>
      <w:r>
        <w:t>: DL CPP measurements for UEs in</w:t>
      </w:r>
      <w:r w:rsidRPr="0030016A">
        <w:t xml:space="preserve"> RRC_CONNECTED state </w:t>
      </w:r>
      <w:r>
        <w:t xml:space="preserve">outside of a MG is up to the UE implementation in case the UE is configured to perform other DL PRS measurements outside of the MG. </w:t>
      </w:r>
    </w:p>
    <w:p w14:paraId="447CA517" w14:textId="7D16AB7B" w:rsidR="00FD3934" w:rsidRPr="003A74B1" w:rsidRDefault="00FD3934" w:rsidP="002921E9">
      <w:pPr>
        <w:pStyle w:val="Heading1"/>
        <w:rPr>
          <w:lang w:val="en-US"/>
        </w:rPr>
      </w:pPr>
      <w:r w:rsidRPr="003A74B1">
        <w:rPr>
          <w:lang w:val="en-US"/>
        </w:rPr>
        <w:t>References</w:t>
      </w:r>
    </w:p>
    <w:p w14:paraId="5AAF88C0" w14:textId="57BCF3E4" w:rsidR="00CC2A98" w:rsidRPr="00B61E0D" w:rsidRDefault="00542D0A" w:rsidP="003F5820">
      <w:pPr>
        <w:pStyle w:val="ListParagraph"/>
        <w:numPr>
          <w:ilvl w:val="0"/>
          <w:numId w:val="12"/>
        </w:numPr>
        <w:ind w:left="426"/>
        <w:rPr>
          <w:rFonts w:eastAsia="MS Mincho"/>
          <w:lang w:val="en-US" w:eastAsia="ja-JP"/>
        </w:rPr>
      </w:pPr>
      <w:bookmarkStart w:id="15" w:name="_Ref100325078"/>
      <w:r w:rsidRPr="00B61E0D">
        <w:rPr>
          <w:rFonts w:eastAsia="MS Mincho"/>
          <w:lang w:val="en-US" w:eastAsia="ja-JP"/>
        </w:rPr>
        <w:t>RP-2</w:t>
      </w:r>
      <w:r w:rsidR="002141E9">
        <w:rPr>
          <w:rFonts w:eastAsia="MS Mincho"/>
          <w:lang w:val="en-US" w:eastAsia="ja-JP"/>
        </w:rPr>
        <w:t>30328</w:t>
      </w:r>
      <w:r w:rsidR="00CC2A98" w:rsidRPr="00B61E0D">
        <w:rPr>
          <w:rFonts w:eastAsia="MS Mincho"/>
          <w:lang w:val="en-US" w:eastAsia="ja-JP"/>
        </w:rPr>
        <w:t>, “</w:t>
      </w:r>
      <w:r w:rsidRPr="00B61E0D">
        <w:rPr>
          <w:rFonts w:eastAsia="MS Mincho"/>
          <w:lang w:val="en-US" w:eastAsia="ja-JP"/>
        </w:rPr>
        <w:t>Expanded and Improved NR Positioning</w:t>
      </w:r>
      <w:r w:rsidR="00CC2A98" w:rsidRPr="00B61E0D">
        <w:rPr>
          <w:rFonts w:eastAsia="MS Mincho"/>
          <w:lang w:val="en-US" w:eastAsia="ja-JP"/>
        </w:rPr>
        <w:t>”</w:t>
      </w:r>
      <w:bookmarkEnd w:id="15"/>
    </w:p>
    <w:p w14:paraId="4887A56A" w14:textId="30644343" w:rsidR="001E6BDE" w:rsidRPr="00B61E0D" w:rsidRDefault="0096563D" w:rsidP="003F5820">
      <w:pPr>
        <w:pStyle w:val="ListParagraph"/>
        <w:numPr>
          <w:ilvl w:val="0"/>
          <w:numId w:val="12"/>
        </w:numPr>
        <w:tabs>
          <w:tab w:val="left" w:pos="360"/>
        </w:tabs>
        <w:spacing w:after="120"/>
        <w:ind w:left="426"/>
        <w:jc w:val="both"/>
        <w:rPr>
          <w:rFonts w:eastAsia="MS Mincho"/>
          <w:lang w:val="en-US" w:eastAsia="ja-JP"/>
        </w:rPr>
      </w:pPr>
      <w:r w:rsidRPr="00B61E0D">
        <w:rPr>
          <w:rFonts w:eastAsia="MS Mincho"/>
          <w:lang w:val="en-US" w:eastAsia="ja-JP"/>
        </w:rPr>
        <w:t xml:space="preserve">S2-2301797, “General description to support </w:t>
      </w:r>
      <w:proofErr w:type="gramStart"/>
      <w:r w:rsidRPr="00B61E0D">
        <w:rPr>
          <w:rFonts w:eastAsia="MS Mincho"/>
          <w:lang w:val="en-US" w:eastAsia="ja-JP"/>
        </w:rPr>
        <w:t>PRUs</w:t>
      </w:r>
      <w:proofErr w:type="gramEnd"/>
      <w:r w:rsidRPr="00B61E0D">
        <w:rPr>
          <w:rFonts w:eastAsia="MS Mincho"/>
          <w:lang w:val="en-US" w:eastAsia="ja-JP"/>
        </w:rPr>
        <w:t>”</w:t>
      </w:r>
    </w:p>
    <w:p w14:paraId="585DF18A" w14:textId="5D45B05D" w:rsidR="008E1A77" w:rsidRPr="00B4784C" w:rsidRDefault="008E1A77" w:rsidP="003F5820">
      <w:pPr>
        <w:pStyle w:val="ListParagraph"/>
        <w:numPr>
          <w:ilvl w:val="0"/>
          <w:numId w:val="12"/>
        </w:numPr>
        <w:tabs>
          <w:tab w:val="left" w:pos="360"/>
        </w:tabs>
        <w:spacing w:after="120"/>
        <w:ind w:left="426"/>
        <w:jc w:val="both"/>
        <w:rPr>
          <w:rFonts w:eastAsia="MS Mincho"/>
          <w:lang w:val="en-US" w:eastAsia="ja-JP"/>
        </w:rPr>
      </w:pPr>
      <w:r>
        <w:rPr>
          <w:rFonts w:eastAsia="MS Mincho"/>
          <w:lang w:val="en-US" w:eastAsia="ja-JP"/>
        </w:rPr>
        <w:t>R1-</w:t>
      </w:r>
      <w:r w:rsidRPr="00B4784C">
        <w:rPr>
          <w:rFonts w:eastAsia="MS Mincho"/>
          <w:lang w:val="en-US" w:eastAsia="ja-JP"/>
        </w:rPr>
        <w:t>23</w:t>
      </w:r>
      <w:r w:rsidR="00B4784C" w:rsidRPr="00B61E0D">
        <w:rPr>
          <w:rFonts w:eastAsia="MS Mincho"/>
          <w:lang w:val="en-US" w:eastAsia="ja-JP"/>
        </w:rPr>
        <w:t>0</w:t>
      </w:r>
      <w:r w:rsidR="000E0E22">
        <w:rPr>
          <w:rFonts w:eastAsia="MS Mincho"/>
          <w:lang w:val="en-US" w:eastAsia="ja-JP"/>
        </w:rPr>
        <w:t>6821</w:t>
      </w:r>
      <w:r w:rsidRPr="00B4784C">
        <w:rPr>
          <w:rFonts w:eastAsia="MS Mincho"/>
          <w:lang w:val="en-US" w:eastAsia="ja-JP"/>
        </w:rPr>
        <w:t>, “Views on Bandwidth aggregation for positioning measurements”, Nokia, Nokia Shanghai Bell</w:t>
      </w:r>
    </w:p>
    <w:p w14:paraId="27081845" w14:textId="7A6322A9" w:rsidR="008E1A77" w:rsidRPr="00B4784C" w:rsidRDefault="008E1A77" w:rsidP="003F5820">
      <w:pPr>
        <w:pStyle w:val="ListParagraph"/>
        <w:numPr>
          <w:ilvl w:val="0"/>
          <w:numId w:val="12"/>
        </w:numPr>
        <w:tabs>
          <w:tab w:val="left" w:pos="360"/>
        </w:tabs>
        <w:spacing w:after="120"/>
        <w:ind w:left="426"/>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w:t>
      </w:r>
      <w:r w:rsidR="000E0E22">
        <w:rPr>
          <w:rFonts w:eastAsia="MS Mincho"/>
          <w:lang w:val="en-US" w:eastAsia="ja-JP"/>
        </w:rPr>
        <w:t>6820</w:t>
      </w:r>
      <w:r w:rsidRPr="00B4784C">
        <w:rPr>
          <w:rFonts w:eastAsia="MS Mincho"/>
          <w:lang w:val="en-US" w:eastAsia="ja-JP"/>
        </w:rPr>
        <w:t>, “Views on LPHAP”, Nokia, Nokia Shanghai Bell</w:t>
      </w:r>
    </w:p>
    <w:p w14:paraId="7C97E06F" w14:textId="0D5E51FF" w:rsidR="008E1A77" w:rsidRDefault="008E1A77" w:rsidP="003F5820">
      <w:pPr>
        <w:pStyle w:val="ListParagraph"/>
        <w:numPr>
          <w:ilvl w:val="0"/>
          <w:numId w:val="12"/>
        </w:numPr>
        <w:tabs>
          <w:tab w:val="left" w:pos="360"/>
        </w:tabs>
        <w:spacing w:after="120"/>
        <w:ind w:left="426"/>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w:t>
      </w:r>
      <w:r w:rsidR="000E0E22">
        <w:rPr>
          <w:rFonts w:eastAsia="MS Mincho"/>
          <w:lang w:val="en-US" w:eastAsia="ja-JP"/>
        </w:rPr>
        <w:t>6822</w:t>
      </w:r>
      <w:r w:rsidRPr="00B4784C">
        <w:rPr>
          <w:rFonts w:eastAsia="MS Mincho"/>
          <w:lang w:val="en-US" w:eastAsia="ja-JP"/>
        </w:rPr>
        <w:t>,</w:t>
      </w:r>
      <w:r>
        <w:rPr>
          <w:rFonts w:eastAsia="MS Mincho"/>
          <w:lang w:val="en-US" w:eastAsia="ja-JP"/>
        </w:rPr>
        <w:t xml:space="preserve"> “Views on Positioning for </w:t>
      </w:r>
      <w:proofErr w:type="spellStart"/>
      <w:r>
        <w:rPr>
          <w:rFonts w:eastAsia="MS Mincho"/>
          <w:lang w:val="en-US" w:eastAsia="ja-JP"/>
        </w:rPr>
        <w:t>RedCap</w:t>
      </w:r>
      <w:proofErr w:type="spellEnd"/>
      <w:r>
        <w:rPr>
          <w:rFonts w:eastAsia="MS Mincho"/>
          <w:lang w:val="en-US" w:eastAsia="ja-JP"/>
        </w:rPr>
        <w:t xml:space="preserve"> UEs”, Nokia, Nokia Shanghai Bell</w:t>
      </w:r>
    </w:p>
    <w:p w14:paraId="7DBF270A" w14:textId="7A2F7ED1" w:rsidR="009370B0" w:rsidRPr="009C7D04" w:rsidRDefault="009370B0" w:rsidP="003F5820">
      <w:pPr>
        <w:pStyle w:val="ListParagraph"/>
        <w:numPr>
          <w:ilvl w:val="0"/>
          <w:numId w:val="12"/>
        </w:numPr>
        <w:tabs>
          <w:tab w:val="left" w:pos="360"/>
        </w:tabs>
        <w:spacing w:after="120"/>
        <w:ind w:left="426"/>
        <w:jc w:val="both"/>
        <w:rPr>
          <w:rFonts w:eastAsia="MS Mincho"/>
          <w:lang w:val="en-US" w:eastAsia="ja-JP"/>
        </w:rPr>
      </w:pPr>
      <w:r w:rsidRPr="009C7D04">
        <w:rPr>
          <w:rFonts w:eastAsia="MS Mincho"/>
          <w:lang w:val="en-US" w:eastAsia="ja-JP"/>
        </w:rPr>
        <w:t>R1-</w:t>
      </w:r>
      <w:r w:rsidR="00B81E76" w:rsidRPr="009C7D04">
        <w:rPr>
          <w:rFonts w:eastAsia="MS Mincho"/>
          <w:lang w:val="en-US" w:eastAsia="ja-JP"/>
        </w:rPr>
        <w:t>23</w:t>
      </w:r>
      <w:r w:rsidR="00B81E76">
        <w:rPr>
          <w:rFonts w:eastAsia="MS Mincho"/>
          <w:lang w:val="en-US" w:eastAsia="ja-JP"/>
        </w:rPr>
        <w:t>0</w:t>
      </w:r>
      <w:r w:rsidR="00B81E76">
        <w:rPr>
          <w:rFonts w:eastAsia="MS Mincho"/>
          <w:lang w:val="en-US" w:eastAsia="ja-JP"/>
        </w:rPr>
        <w:t>6451</w:t>
      </w:r>
      <w:r w:rsidRPr="009C7D04">
        <w:rPr>
          <w:rFonts w:eastAsia="MS Mincho"/>
          <w:lang w:val="en-US" w:eastAsia="ja-JP"/>
        </w:rPr>
        <w:t>, “Design of SL positioning reference signal SL-PRS”, Nokia, Nokia Shanghai Bell</w:t>
      </w:r>
    </w:p>
    <w:p w14:paraId="29499AE1" w14:textId="52B1AF52" w:rsidR="009370B0" w:rsidRPr="00B4784C" w:rsidRDefault="009370B0" w:rsidP="003F5820">
      <w:pPr>
        <w:pStyle w:val="ListParagraph"/>
        <w:numPr>
          <w:ilvl w:val="0"/>
          <w:numId w:val="12"/>
        </w:numPr>
        <w:tabs>
          <w:tab w:val="left" w:pos="360"/>
        </w:tabs>
        <w:spacing w:after="120"/>
        <w:ind w:left="426"/>
        <w:jc w:val="both"/>
        <w:rPr>
          <w:rFonts w:eastAsia="MS Mincho"/>
          <w:lang w:val="en-US" w:eastAsia="ja-JP"/>
        </w:rPr>
      </w:pPr>
      <w:r w:rsidRPr="009C7D04">
        <w:rPr>
          <w:rFonts w:eastAsia="MS Mincho"/>
          <w:lang w:val="en-US" w:eastAsia="ja-JP"/>
        </w:rPr>
        <w:t>R1-</w:t>
      </w:r>
      <w:r w:rsidR="00B81E76" w:rsidRPr="009C7D04">
        <w:rPr>
          <w:rFonts w:eastAsia="MS Mincho"/>
          <w:lang w:val="en-US" w:eastAsia="ja-JP"/>
        </w:rPr>
        <w:t>23</w:t>
      </w:r>
      <w:r w:rsidR="00B81E76" w:rsidRPr="00B61E0D">
        <w:rPr>
          <w:rFonts w:eastAsia="MS Mincho"/>
          <w:lang w:val="en-US" w:eastAsia="ja-JP"/>
        </w:rPr>
        <w:t>0</w:t>
      </w:r>
      <w:r w:rsidR="00B81E76">
        <w:rPr>
          <w:rFonts w:eastAsia="MS Mincho"/>
          <w:lang w:val="en-US" w:eastAsia="ja-JP"/>
        </w:rPr>
        <w:t>6452</w:t>
      </w:r>
      <w:r w:rsidRPr="00B4784C">
        <w:rPr>
          <w:rFonts w:eastAsia="MS Mincho"/>
          <w:lang w:val="en-US" w:eastAsia="ja-JP"/>
        </w:rPr>
        <w:t>, “On measurements and reporting for SL positioning”, Nokia, Nokia Shanghai Bell</w:t>
      </w:r>
    </w:p>
    <w:p w14:paraId="07C7611D" w14:textId="5AFA527D" w:rsidR="009370B0" w:rsidRPr="009C7D04" w:rsidRDefault="009370B0" w:rsidP="003F5820">
      <w:pPr>
        <w:pStyle w:val="ListParagraph"/>
        <w:numPr>
          <w:ilvl w:val="0"/>
          <w:numId w:val="12"/>
        </w:numPr>
        <w:tabs>
          <w:tab w:val="left" w:pos="360"/>
        </w:tabs>
        <w:spacing w:after="120"/>
        <w:ind w:left="426"/>
        <w:jc w:val="both"/>
        <w:rPr>
          <w:rFonts w:eastAsia="MS Mincho"/>
          <w:lang w:val="en-US" w:eastAsia="ja-JP"/>
        </w:rPr>
      </w:pPr>
      <w:r w:rsidRPr="00B4784C">
        <w:rPr>
          <w:rFonts w:eastAsia="MS Mincho"/>
          <w:lang w:val="en-US" w:eastAsia="ja-JP"/>
        </w:rPr>
        <w:t>R1-23</w:t>
      </w:r>
      <w:r w:rsidR="00B4784C" w:rsidRPr="00B61E0D">
        <w:rPr>
          <w:rFonts w:eastAsia="MS Mincho"/>
          <w:lang w:val="en-US" w:eastAsia="ja-JP"/>
        </w:rPr>
        <w:t>0</w:t>
      </w:r>
      <w:r w:rsidR="00B81E76" w:rsidRPr="001E0F7E">
        <w:rPr>
          <w:rFonts w:eastAsia="MS Mincho"/>
          <w:lang w:val="en-US" w:eastAsia="ja-JP"/>
        </w:rPr>
        <w:t>6453</w:t>
      </w:r>
      <w:r w:rsidRPr="00B4784C">
        <w:rPr>
          <w:rFonts w:eastAsia="MS Mincho"/>
          <w:lang w:val="en-US" w:eastAsia="ja-JP"/>
        </w:rPr>
        <w:t>, “On</w:t>
      </w:r>
      <w:r w:rsidRPr="009C7D04">
        <w:rPr>
          <w:rFonts w:eastAsia="MS Mincho"/>
          <w:lang w:val="en-US" w:eastAsia="ja-JP"/>
        </w:rPr>
        <w:t xml:space="preserve"> resource allocation for SL positioning reference signal”, Nokia, Nokia Shanghai Bell</w:t>
      </w:r>
    </w:p>
    <w:p w14:paraId="11753424" w14:textId="77777777" w:rsidR="008E1A77" w:rsidRPr="004631DD" w:rsidRDefault="008E1A77" w:rsidP="004631DD">
      <w:pPr>
        <w:tabs>
          <w:tab w:val="left" w:pos="360"/>
        </w:tabs>
        <w:spacing w:after="120"/>
        <w:ind w:left="360"/>
        <w:jc w:val="both"/>
        <w:rPr>
          <w:rFonts w:eastAsia="MS Mincho"/>
          <w:sz w:val="22"/>
          <w:szCs w:val="22"/>
          <w:lang w:val="en-US" w:eastAsia="ja-JP"/>
        </w:rPr>
      </w:pPr>
    </w:p>
    <w:sectPr w:rsidR="008E1A77" w:rsidRPr="004631D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E9BF" w14:textId="77777777" w:rsidR="00257299" w:rsidRDefault="00257299">
      <w:r>
        <w:separator/>
      </w:r>
    </w:p>
  </w:endnote>
  <w:endnote w:type="continuationSeparator" w:id="0">
    <w:p w14:paraId="62A4E730" w14:textId="77777777" w:rsidR="00257299" w:rsidRDefault="00257299">
      <w:r>
        <w:continuationSeparator/>
      </w:r>
    </w:p>
  </w:endnote>
  <w:endnote w:type="continuationNotice" w:id="1">
    <w:p w14:paraId="7A0AE52A" w14:textId="77777777" w:rsidR="00257299" w:rsidRDefault="00257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EA39" w14:textId="77777777" w:rsidR="00257299" w:rsidRDefault="00257299">
      <w:r>
        <w:separator/>
      </w:r>
    </w:p>
  </w:footnote>
  <w:footnote w:type="continuationSeparator" w:id="0">
    <w:p w14:paraId="215A400A" w14:textId="77777777" w:rsidR="00257299" w:rsidRDefault="00257299">
      <w:r>
        <w:continuationSeparator/>
      </w:r>
    </w:p>
  </w:footnote>
  <w:footnote w:type="continuationNotice" w:id="1">
    <w:p w14:paraId="1CB6C189" w14:textId="77777777" w:rsidR="00257299" w:rsidRDefault="00257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562"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1"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6"/>
  </w:num>
  <w:num w:numId="2" w16cid:durableId="1399550110">
    <w:abstractNumId w:val="16"/>
  </w:num>
  <w:num w:numId="3" w16cid:durableId="1844465085">
    <w:abstractNumId w:val="35"/>
  </w:num>
  <w:num w:numId="4" w16cid:durableId="1089430903">
    <w:abstractNumId w:val="17"/>
  </w:num>
  <w:num w:numId="5" w16cid:durableId="415250413">
    <w:abstractNumId w:val="15"/>
  </w:num>
  <w:num w:numId="6" w16cid:durableId="1745105243">
    <w:abstractNumId w:val="2"/>
  </w:num>
  <w:num w:numId="7" w16cid:durableId="281886597">
    <w:abstractNumId w:val="30"/>
  </w:num>
  <w:num w:numId="8" w16cid:durableId="126827553">
    <w:abstractNumId w:val="11"/>
  </w:num>
  <w:num w:numId="9" w16cid:durableId="1734768043">
    <w:abstractNumId w:val="34"/>
  </w:num>
  <w:num w:numId="10" w16cid:durableId="457798413">
    <w:abstractNumId w:val="24"/>
  </w:num>
  <w:num w:numId="11" w16cid:durableId="1696927724">
    <w:abstractNumId w:val="12"/>
  </w:num>
  <w:num w:numId="12" w16cid:durableId="1357385142">
    <w:abstractNumId w:val="10"/>
  </w:num>
  <w:num w:numId="13" w16cid:durableId="894194636">
    <w:abstractNumId w:val="21"/>
  </w:num>
  <w:num w:numId="14" w16cid:durableId="1874994244">
    <w:abstractNumId w:val="1"/>
  </w:num>
  <w:num w:numId="15" w16cid:durableId="1339649005">
    <w:abstractNumId w:val="32"/>
  </w:num>
  <w:num w:numId="16" w16cid:durableId="84108106">
    <w:abstractNumId w:val="33"/>
  </w:num>
  <w:num w:numId="17" w16cid:durableId="1508010355">
    <w:abstractNumId w:val="28"/>
  </w:num>
  <w:num w:numId="18" w16cid:durableId="1974211010">
    <w:abstractNumId w:val="19"/>
  </w:num>
  <w:num w:numId="19" w16cid:durableId="668875741">
    <w:abstractNumId w:val="9"/>
  </w:num>
  <w:num w:numId="20" w16cid:durableId="778915958">
    <w:abstractNumId w:val="31"/>
  </w:num>
  <w:num w:numId="21" w16cid:durableId="2037610385">
    <w:abstractNumId w:val="8"/>
  </w:num>
  <w:num w:numId="22" w16cid:durableId="1611665539">
    <w:abstractNumId w:val="29"/>
  </w:num>
  <w:num w:numId="23" w16cid:durableId="1880312321">
    <w:abstractNumId w:val="23"/>
  </w:num>
  <w:num w:numId="24" w16cid:durableId="1485320061">
    <w:abstractNumId w:val="13"/>
  </w:num>
  <w:num w:numId="25" w16cid:durableId="2039354878">
    <w:abstractNumId w:val="3"/>
  </w:num>
  <w:num w:numId="26" w16cid:durableId="718748292">
    <w:abstractNumId w:val="7"/>
  </w:num>
  <w:num w:numId="27" w16cid:durableId="450441432">
    <w:abstractNumId w:val="4"/>
  </w:num>
  <w:num w:numId="28" w16cid:durableId="1344475242">
    <w:abstractNumId w:val="0"/>
  </w:num>
  <w:num w:numId="29" w16cid:durableId="1607232359">
    <w:abstractNumId w:val="14"/>
  </w:num>
  <w:num w:numId="30" w16cid:durableId="1703558237">
    <w:abstractNumId w:val="20"/>
  </w:num>
  <w:num w:numId="31" w16cid:durableId="1243951397">
    <w:abstractNumId w:val="26"/>
  </w:num>
  <w:num w:numId="32" w16cid:durableId="729382889">
    <w:abstractNumId w:val="22"/>
  </w:num>
  <w:num w:numId="33" w16cid:durableId="872352733">
    <w:abstractNumId w:val="21"/>
  </w:num>
  <w:num w:numId="34" w16cid:durableId="1317301879">
    <w:abstractNumId w:val="5"/>
  </w:num>
  <w:num w:numId="35" w16cid:durableId="654455542">
    <w:abstractNumId w:val="18"/>
  </w:num>
  <w:num w:numId="36" w16cid:durableId="1357272120">
    <w:abstractNumId w:val="27"/>
  </w:num>
  <w:num w:numId="37" w16cid:durableId="565844336">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3EFD"/>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596"/>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8C"/>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32"/>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CE0"/>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53C"/>
    <w:rsid w:val="00054BF9"/>
    <w:rsid w:val="00054F62"/>
    <w:rsid w:val="00054FA3"/>
    <w:rsid w:val="00055215"/>
    <w:rsid w:val="00055403"/>
    <w:rsid w:val="000557BF"/>
    <w:rsid w:val="00055C7E"/>
    <w:rsid w:val="0005623E"/>
    <w:rsid w:val="00056544"/>
    <w:rsid w:val="0005660C"/>
    <w:rsid w:val="00056613"/>
    <w:rsid w:val="00056B21"/>
    <w:rsid w:val="00056B48"/>
    <w:rsid w:val="00056DB4"/>
    <w:rsid w:val="00056F94"/>
    <w:rsid w:val="00056FB2"/>
    <w:rsid w:val="00057152"/>
    <w:rsid w:val="00057398"/>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9CC"/>
    <w:rsid w:val="00067F72"/>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5D8C"/>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CCE"/>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3E1C"/>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3F5"/>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22"/>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DDB"/>
    <w:rsid w:val="000F2176"/>
    <w:rsid w:val="000F2D63"/>
    <w:rsid w:val="000F2DFA"/>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68BF"/>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082"/>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B4F"/>
    <w:rsid w:val="00116C91"/>
    <w:rsid w:val="00116EFD"/>
    <w:rsid w:val="001171B7"/>
    <w:rsid w:val="001179D2"/>
    <w:rsid w:val="001202C7"/>
    <w:rsid w:val="001202F7"/>
    <w:rsid w:val="0012030D"/>
    <w:rsid w:val="00120D63"/>
    <w:rsid w:val="0012145B"/>
    <w:rsid w:val="001215C4"/>
    <w:rsid w:val="001216BA"/>
    <w:rsid w:val="00121DCE"/>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76"/>
    <w:rsid w:val="001277FA"/>
    <w:rsid w:val="00127876"/>
    <w:rsid w:val="001279F8"/>
    <w:rsid w:val="00127B76"/>
    <w:rsid w:val="00127C2C"/>
    <w:rsid w:val="00130477"/>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043"/>
    <w:rsid w:val="00142181"/>
    <w:rsid w:val="0014267A"/>
    <w:rsid w:val="00142908"/>
    <w:rsid w:val="00142970"/>
    <w:rsid w:val="0014328D"/>
    <w:rsid w:val="001432F2"/>
    <w:rsid w:val="00143809"/>
    <w:rsid w:val="00143C99"/>
    <w:rsid w:val="00143F92"/>
    <w:rsid w:val="00144235"/>
    <w:rsid w:val="001443DC"/>
    <w:rsid w:val="0014464C"/>
    <w:rsid w:val="00144949"/>
    <w:rsid w:val="00144AA6"/>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3F"/>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C78"/>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2E3F"/>
    <w:rsid w:val="0019328E"/>
    <w:rsid w:val="001934D2"/>
    <w:rsid w:val="0019350A"/>
    <w:rsid w:val="001935E7"/>
    <w:rsid w:val="00193602"/>
    <w:rsid w:val="00193651"/>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EBD"/>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EBD"/>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E67"/>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F6"/>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68F"/>
    <w:rsid w:val="001E0801"/>
    <w:rsid w:val="001E0AC4"/>
    <w:rsid w:val="001E0D62"/>
    <w:rsid w:val="001E0E8C"/>
    <w:rsid w:val="001E0F7E"/>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7B7"/>
    <w:rsid w:val="001F1951"/>
    <w:rsid w:val="001F19F5"/>
    <w:rsid w:val="001F1EC6"/>
    <w:rsid w:val="001F2124"/>
    <w:rsid w:val="001F2372"/>
    <w:rsid w:val="001F25E8"/>
    <w:rsid w:val="001F268A"/>
    <w:rsid w:val="001F2941"/>
    <w:rsid w:val="001F2A23"/>
    <w:rsid w:val="001F2DDD"/>
    <w:rsid w:val="001F30EF"/>
    <w:rsid w:val="001F32F7"/>
    <w:rsid w:val="001F349A"/>
    <w:rsid w:val="001F373E"/>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14F"/>
    <w:rsid w:val="001F7729"/>
    <w:rsid w:val="001F7E2B"/>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4FF2"/>
    <w:rsid w:val="002050D3"/>
    <w:rsid w:val="002051BB"/>
    <w:rsid w:val="0020546F"/>
    <w:rsid w:val="00205969"/>
    <w:rsid w:val="0020598A"/>
    <w:rsid w:val="00206164"/>
    <w:rsid w:val="00206209"/>
    <w:rsid w:val="0020627D"/>
    <w:rsid w:val="0020636A"/>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20"/>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C81"/>
    <w:rsid w:val="00221D6D"/>
    <w:rsid w:val="0022208C"/>
    <w:rsid w:val="002223C7"/>
    <w:rsid w:val="002225B2"/>
    <w:rsid w:val="00222857"/>
    <w:rsid w:val="002229A2"/>
    <w:rsid w:val="00222A7A"/>
    <w:rsid w:val="00222E99"/>
    <w:rsid w:val="002230D2"/>
    <w:rsid w:val="002235A8"/>
    <w:rsid w:val="00223A75"/>
    <w:rsid w:val="00223DEC"/>
    <w:rsid w:val="00223E0D"/>
    <w:rsid w:val="00224222"/>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6D39"/>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41E"/>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953"/>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99"/>
    <w:rsid w:val="002572CF"/>
    <w:rsid w:val="0025735C"/>
    <w:rsid w:val="0025773B"/>
    <w:rsid w:val="002579E5"/>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7FF"/>
    <w:rsid w:val="00262AB8"/>
    <w:rsid w:val="002630DC"/>
    <w:rsid w:val="0026317B"/>
    <w:rsid w:val="0026333C"/>
    <w:rsid w:val="002634B5"/>
    <w:rsid w:val="002635BC"/>
    <w:rsid w:val="00263FD1"/>
    <w:rsid w:val="0026410F"/>
    <w:rsid w:val="00264256"/>
    <w:rsid w:val="002643FD"/>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8B"/>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2D6"/>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C8C"/>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629"/>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3E89"/>
    <w:rsid w:val="002E4166"/>
    <w:rsid w:val="002E4A9D"/>
    <w:rsid w:val="002E525C"/>
    <w:rsid w:val="002E54F5"/>
    <w:rsid w:val="002E5774"/>
    <w:rsid w:val="002E5863"/>
    <w:rsid w:val="002E596D"/>
    <w:rsid w:val="002E5CC3"/>
    <w:rsid w:val="002E5DD6"/>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A16"/>
    <w:rsid w:val="002F2DFF"/>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4C7"/>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1C1"/>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5BE"/>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5FFB"/>
    <w:rsid w:val="0032615D"/>
    <w:rsid w:val="0032696F"/>
    <w:rsid w:val="003269F3"/>
    <w:rsid w:val="00327281"/>
    <w:rsid w:val="003273FD"/>
    <w:rsid w:val="00327E6D"/>
    <w:rsid w:val="00327EAA"/>
    <w:rsid w:val="003301FA"/>
    <w:rsid w:val="003302A3"/>
    <w:rsid w:val="003303C5"/>
    <w:rsid w:val="0033081F"/>
    <w:rsid w:val="00330AFE"/>
    <w:rsid w:val="00330DB1"/>
    <w:rsid w:val="0033105E"/>
    <w:rsid w:val="00331183"/>
    <w:rsid w:val="0033142F"/>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48"/>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5E"/>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3B7"/>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2F85"/>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924"/>
    <w:rsid w:val="00385D63"/>
    <w:rsid w:val="00385F4B"/>
    <w:rsid w:val="003860C3"/>
    <w:rsid w:val="00386264"/>
    <w:rsid w:val="003863E9"/>
    <w:rsid w:val="00386440"/>
    <w:rsid w:val="00386BFB"/>
    <w:rsid w:val="00386D13"/>
    <w:rsid w:val="00386FA1"/>
    <w:rsid w:val="0038703D"/>
    <w:rsid w:val="003870C9"/>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CE8"/>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3DA7"/>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1EF4"/>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80D"/>
    <w:rsid w:val="003F5820"/>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2D"/>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C79"/>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C8"/>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155"/>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BEA"/>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241"/>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6E1A"/>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9E1"/>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26"/>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208"/>
    <w:rsid w:val="0049169D"/>
    <w:rsid w:val="004917AB"/>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742"/>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DC5"/>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4B"/>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4A8"/>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35B"/>
    <w:rsid w:val="00517C73"/>
    <w:rsid w:val="00517E6B"/>
    <w:rsid w:val="005203F5"/>
    <w:rsid w:val="005205EA"/>
    <w:rsid w:val="0052093C"/>
    <w:rsid w:val="00520B9F"/>
    <w:rsid w:val="00520BD8"/>
    <w:rsid w:val="00520E7A"/>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5F7F"/>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9CF"/>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0E"/>
    <w:rsid w:val="00532ADE"/>
    <w:rsid w:val="00532AE2"/>
    <w:rsid w:val="00532D0D"/>
    <w:rsid w:val="00532EBC"/>
    <w:rsid w:val="00532EDD"/>
    <w:rsid w:val="0053306F"/>
    <w:rsid w:val="0053321C"/>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ED"/>
    <w:rsid w:val="00546998"/>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44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45"/>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02C"/>
    <w:rsid w:val="00577530"/>
    <w:rsid w:val="00577760"/>
    <w:rsid w:val="00577F4E"/>
    <w:rsid w:val="005801CB"/>
    <w:rsid w:val="00580291"/>
    <w:rsid w:val="005803AA"/>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397F"/>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6F4F"/>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0B9"/>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84D"/>
    <w:rsid w:val="0060287B"/>
    <w:rsid w:val="00602ED7"/>
    <w:rsid w:val="0060346C"/>
    <w:rsid w:val="00603513"/>
    <w:rsid w:val="006035A7"/>
    <w:rsid w:val="00603601"/>
    <w:rsid w:val="00603619"/>
    <w:rsid w:val="00603A25"/>
    <w:rsid w:val="00603AE8"/>
    <w:rsid w:val="00603C7C"/>
    <w:rsid w:val="00603E9F"/>
    <w:rsid w:val="00604000"/>
    <w:rsid w:val="0060419A"/>
    <w:rsid w:val="00604258"/>
    <w:rsid w:val="006049F2"/>
    <w:rsid w:val="006053C3"/>
    <w:rsid w:val="006053CC"/>
    <w:rsid w:val="0060592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48D"/>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AA8"/>
    <w:rsid w:val="00636B9F"/>
    <w:rsid w:val="00636D22"/>
    <w:rsid w:val="00637126"/>
    <w:rsid w:val="0063713A"/>
    <w:rsid w:val="0063753C"/>
    <w:rsid w:val="006375F9"/>
    <w:rsid w:val="00637B20"/>
    <w:rsid w:val="00637C33"/>
    <w:rsid w:val="00637EC8"/>
    <w:rsid w:val="00640273"/>
    <w:rsid w:val="006406CC"/>
    <w:rsid w:val="00640CDE"/>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AAF"/>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15"/>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B33"/>
    <w:rsid w:val="00671E11"/>
    <w:rsid w:val="0067206B"/>
    <w:rsid w:val="0067215B"/>
    <w:rsid w:val="006726A6"/>
    <w:rsid w:val="00672BB3"/>
    <w:rsid w:val="00672E6E"/>
    <w:rsid w:val="0067341D"/>
    <w:rsid w:val="006734F6"/>
    <w:rsid w:val="006735EB"/>
    <w:rsid w:val="0067382F"/>
    <w:rsid w:val="006738A7"/>
    <w:rsid w:val="00673C9E"/>
    <w:rsid w:val="00673CB9"/>
    <w:rsid w:val="00674253"/>
    <w:rsid w:val="0067438A"/>
    <w:rsid w:val="00674620"/>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BEF"/>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8C"/>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678"/>
    <w:rsid w:val="006D7779"/>
    <w:rsid w:val="006D79E9"/>
    <w:rsid w:val="006D7DB3"/>
    <w:rsid w:val="006D7FFD"/>
    <w:rsid w:val="006E0127"/>
    <w:rsid w:val="006E039E"/>
    <w:rsid w:val="006E08E7"/>
    <w:rsid w:val="006E0B13"/>
    <w:rsid w:val="006E0BDC"/>
    <w:rsid w:val="006E0D07"/>
    <w:rsid w:val="006E0D57"/>
    <w:rsid w:val="006E0E2C"/>
    <w:rsid w:val="006E1163"/>
    <w:rsid w:val="006E11D5"/>
    <w:rsid w:val="006E12F2"/>
    <w:rsid w:val="006E13B6"/>
    <w:rsid w:val="006E13D1"/>
    <w:rsid w:val="006E1416"/>
    <w:rsid w:val="006E1708"/>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3C"/>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24"/>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6DFC"/>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2DA"/>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59"/>
    <w:rsid w:val="00756DB8"/>
    <w:rsid w:val="00757319"/>
    <w:rsid w:val="007577E5"/>
    <w:rsid w:val="007579BB"/>
    <w:rsid w:val="00760050"/>
    <w:rsid w:val="007603C9"/>
    <w:rsid w:val="0076076B"/>
    <w:rsid w:val="00760B5C"/>
    <w:rsid w:val="00760CB1"/>
    <w:rsid w:val="007613F5"/>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929"/>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405"/>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43"/>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4CB"/>
    <w:rsid w:val="007C6622"/>
    <w:rsid w:val="007C6B64"/>
    <w:rsid w:val="007C6C27"/>
    <w:rsid w:val="007C72FD"/>
    <w:rsid w:val="007C73D7"/>
    <w:rsid w:val="007C79FE"/>
    <w:rsid w:val="007C7D97"/>
    <w:rsid w:val="007C7DF2"/>
    <w:rsid w:val="007C7F22"/>
    <w:rsid w:val="007D0395"/>
    <w:rsid w:val="007D046B"/>
    <w:rsid w:val="007D05E2"/>
    <w:rsid w:val="007D06C9"/>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B79"/>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41"/>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FA"/>
    <w:rsid w:val="008153F3"/>
    <w:rsid w:val="008154B4"/>
    <w:rsid w:val="008155D8"/>
    <w:rsid w:val="00815779"/>
    <w:rsid w:val="0081625F"/>
    <w:rsid w:val="008162A0"/>
    <w:rsid w:val="0081663F"/>
    <w:rsid w:val="0081665F"/>
    <w:rsid w:val="008166D1"/>
    <w:rsid w:val="00816781"/>
    <w:rsid w:val="00816E3D"/>
    <w:rsid w:val="008171C9"/>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15"/>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C"/>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C0D"/>
    <w:rsid w:val="00864D59"/>
    <w:rsid w:val="00864E80"/>
    <w:rsid w:val="00864EA0"/>
    <w:rsid w:val="0086502A"/>
    <w:rsid w:val="008650C0"/>
    <w:rsid w:val="008654BA"/>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83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1E3"/>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CD"/>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27C"/>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F1E"/>
    <w:rsid w:val="008E2FAF"/>
    <w:rsid w:val="008E34E9"/>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FBC"/>
    <w:rsid w:val="008F23B9"/>
    <w:rsid w:val="008F2521"/>
    <w:rsid w:val="008F288D"/>
    <w:rsid w:val="008F2B58"/>
    <w:rsid w:val="008F2BF3"/>
    <w:rsid w:val="008F3213"/>
    <w:rsid w:val="008F32B4"/>
    <w:rsid w:val="008F36E5"/>
    <w:rsid w:val="008F389C"/>
    <w:rsid w:val="008F38A6"/>
    <w:rsid w:val="008F3A79"/>
    <w:rsid w:val="008F3C6E"/>
    <w:rsid w:val="008F3CEA"/>
    <w:rsid w:val="008F3D34"/>
    <w:rsid w:val="008F408C"/>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895"/>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6BA"/>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5D7"/>
    <w:rsid w:val="00937883"/>
    <w:rsid w:val="00937A13"/>
    <w:rsid w:val="00937AC7"/>
    <w:rsid w:val="00937BF8"/>
    <w:rsid w:val="00937EAA"/>
    <w:rsid w:val="00940023"/>
    <w:rsid w:val="009401F1"/>
    <w:rsid w:val="009406AC"/>
    <w:rsid w:val="00940E34"/>
    <w:rsid w:val="00940FAC"/>
    <w:rsid w:val="009412A7"/>
    <w:rsid w:val="009415FB"/>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80F"/>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B62"/>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091"/>
    <w:rsid w:val="009A6733"/>
    <w:rsid w:val="009A69E0"/>
    <w:rsid w:val="009A6E4D"/>
    <w:rsid w:val="009A7206"/>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2FA"/>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0D8"/>
    <w:rsid w:val="009E1143"/>
    <w:rsid w:val="009E17ED"/>
    <w:rsid w:val="009E20D7"/>
    <w:rsid w:val="009E23C5"/>
    <w:rsid w:val="009E2469"/>
    <w:rsid w:val="009E26CE"/>
    <w:rsid w:val="009E276C"/>
    <w:rsid w:val="009E28DA"/>
    <w:rsid w:val="009E28DD"/>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6E9"/>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C9"/>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07986"/>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90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C5D"/>
    <w:rsid w:val="00A23E63"/>
    <w:rsid w:val="00A2454D"/>
    <w:rsid w:val="00A24828"/>
    <w:rsid w:val="00A24947"/>
    <w:rsid w:val="00A24AC1"/>
    <w:rsid w:val="00A24C17"/>
    <w:rsid w:val="00A250A2"/>
    <w:rsid w:val="00A250BB"/>
    <w:rsid w:val="00A2526B"/>
    <w:rsid w:val="00A254C4"/>
    <w:rsid w:val="00A25A64"/>
    <w:rsid w:val="00A25F05"/>
    <w:rsid w:val="00A25F78"/>
    <w:rsid w:val="00A2607F"/>
    <w:rsid w:val="00A26107"/>
    <w:rsid w:val="00A262BB"/>
    <w:rsid w:val="00A26338"/>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04"/>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1F92"/>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40A"/>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6C"/>
    <w:rsid w:val="00A630DE"/>
    <w:rsid w:val="00A63A81"/>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769"/>
    <w:rsid w:val="00A7382C"/>
    <w:rsid w:val="00A73ABB"/>
    <w:rsid w:val="00A740CD"/>
    <w:rsid w:val="00A74410"/>
    <w:rsid w:val="00A74C2D"/>
    <w:rsid w:val="00A7526F"/>
    <w:rsid w:val="00A75314"/>
    <w:rsid w:val="00A75630"/>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2BDD"/>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A0F"/>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1E"/>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B7"/>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280"/>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B"/>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835"/>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58E"/>
    <w:rsid w:val="00AE2F67"/>
    <w:rsid w:val="00AE2F7E"/>
    <w:rsid w:val="00AE30B6"/>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2920"/>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1FA"/>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553"/>
    <w:rsid w:val="00B05B5C"/>
    <w:rsid w:val="00B05D27"/>
    <w:rsid w:val="00B05E73"/>
    <w:rsid w:val="00B05FBE"/>
    <w:rsid w:val="00B06028"/>
    <w:rsid w:val="00B060FD"/>
    <w:rsid w:val="00B061D9"/>
    <w:rsid w:val="00B067C1"/>
    <w:rsid w:val="00B06A7F"/>
    <w:rsid w:val="00B06C81"/>
    <w:rsid w:val="00B06D42"/>
    <w:rsid w:val="00B06EF8"/>
    <w:rsid w:val="00B07456"/>
    <w:rsid w:val="00B07A78"/>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15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5C73"/>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3B7F"/>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6F2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1E76"/>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4E4C"/>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2E4E"/>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62B"/>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54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94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1D6"/>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4C5"/>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05"/>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4815"/>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A88"/>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36B"/>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B82"/>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659"/>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1FFC"/>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999"/>
    <w:rsid w:val="00CF4E5E"/>
    <w:rsid w:val="00CF51AE"/>
    <w:rsid w:val="00CF528D"/>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941"/>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6E3"/>
    <w:rsid w:val="00D04938"/>
    <w:rsid w:val="00D04D46"/>
    <w:rsid w:val="00D04F13"/>
    <w:rsid w:val="00D04F4D"/>
    <w:rsid w:val="00D050B0"/>
    <w:rsid w:val="00D053EC"/>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474"/>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1B0"/>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4F9A"/>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75"/>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364"/>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B46"/>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C78"/>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612"/>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1E24"/>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7A4"/>
    <w:rsid w:val="00DB087B"/>
    <w:rsid w:val="00DB08C6"/>
    <w:rsid w:val="00DB094E"/>
    <w:rsid w:val="00DB0CD6"/>
    <w:rsid w:val="00DB0E20"/>
    <w:rsid w:val="00DB0F67"/>
    <w:rsid w:val="00DB1062"/>
    <w:rsid w:val="00DB146C"/>
    <w:rsid w:val="00DB16F9"/>
    <w:rsid w:val="00DB1836"/>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5F2"/>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B66"/>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EC3"/>
    <w:rsid w:val="00E10065"/>
    <w:rsid w:val="00E1046D"/>
    <w:rsid w:val="00E1060C"/>
    <w:rsid w:val="00E10611"/>
    <w:rsid w:val="00E1075C"/>
    <w:rsid w:val="00E1092A"/>
    <w:rsid w:val="00E10B10"/>
    <w:rsid w:val="00E10C7F"/>
    <w:rsid w:val="00E11788"/>
    <w:rsid w:val="00E11825"/>
    <w:rsid w:val="00E11AD8"/>
    <w:rsid w:val="00E11BB3"/>
    <w:rsid w:val="00E11BBF"/>
    <w:rsid w:val="00E11E0B"/>
    <w:rsid w:val="00E12224"/>
    <w:rsid w:val="00E1240E"/>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7A"/>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198"/>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DEA"/>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16A"/>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54F"/>
    <w:rsid w:val="00E737E5"/>
    <w:rsid w:val="00E73852"/>
    <w:rsid w:val="00E73B82"/>
    <w:rsid w:val="00E73F27"/>
    <w:rsid w:val="00E7407A"/>
    <w:rsid w:val="00E7417B"/>
    <w:rsid w:val="00E74212"/>
    <w:rsid w:val="00E7442F"/>
    <w:rsid w:val="00E74594"/>
    <w:rsid w:val="00E746E5"/>
    <w:rsid w:val="00E748A8"/>
    <w:rsid w:val="00E74DCB"/>
    <w:rsid w:val="00E75044"/>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77CE8"/>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A3"/>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C59"/>
    <w:rsid w:val="00EA7D0F"/>
    <w:rsid w:val="00EA7D63"/>
    <w:rsid w:val="00EA7D64"/>
    <w:rsid w:val="00EA7E02"/>
    <w:rsid w:val="00EA7E14"/>
    <w:rsid w:val="00EB030C"/>
    <w:rsid w:val="00EB0F38"/>
    <w:rsid w:val="00EB11EB"/>
    <w:rsid w:val="00EB11EC"/>
    <w:rsid w:val="00EB13FE"/>
    <w:rsid w:val="00EB153B"/>
    <w:rsid w:val="00EB19B1"/>
    <w:rsid w:val="00EB19F9"/>
    <w:rsid w:val="00EB1AD0"/>
    <w:rsid w:val="00EB1B37"/>
    <w:rsid w:val="00EB1BBB"/>
    <w:rsid w:val="00EB1E70"/>
    <w:rsid w:val="00EB20BD"/>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8B0"/>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D7D80"/>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8E"/>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9D"/>
    <w:rsid w:val="00F02CE2"/>
    <w:rsid w:val="00F02E42"/>
    <w:rsid w:val="00F03047"/>
    <w:rsid w:val="00F03607"/>
    <w:rsid w:val="00F037C5"/>
    <w:rsid w:val="00F040F7"/>
    <w:rsid w:val="00F04111"/>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6DC"/>
    <w:rsid w:val="00F16921"/>
    <w:rsid w:val="00F16A80"/>
    <w:rsid w:val="00F1735C"/>
    <w:rsid w:val="00F174DB"/>
    <w:rsid w:val="00F17945"/>
    <w:rsid w:val="00F17D71"/>
    <w:rsid w:val="00F17DD0"/>
    <w:rsid w:val="00F17E82"/>
    <w:rsid w:val="00F17E89"/>
    <w:rsid w:val="00F20119"/>
    <w:rsid w:val="00F20181"/>
    <w:rsid w:val="00F20319"/>
    <w:rsid w:val="00F2034F"/>
    <w:rsid w:val="00F20688"/>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281"/>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DAD"/>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128"/>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4E"/>
    <w:rsid w:val="00F60718"/>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67F33"/>
    <w:rsid w:val="00F70472"/>
    <w:rsid w:val="00F70954"/>
    <w:rsid w:val="00F70ACA"/>
    <w:rsid w:val="00F70ADB"/>
    <w:rsid w:val="00F70D88"/>
    <w:rsid w:val="00F714ED"/>
    <w:rsid w:val="00F714F7"/>
    <w:rsid w:val="00F7184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97"/>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BF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D92"/>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31"/>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9DE"/>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C5"/>
    <w:rsid w:val="00FD53E9"/>
    <w:rsid w:val="00FD53F6"/>
    <w:rsid w:val="00FD56D1"/>
    <w:rsid w:val="00FD570F"/>
    <w:rsid w:val="00FD5A19"/>
    <w:rsid w:val="00FD5D77"/>
    <w:rsid w:val="00FD5F86"/>
    <w:rsid w:val="00FD6224"/>
    <w:rsid w:val="00FD6325"/>
    <w:rsid w:val="00FD69BA"/>
    <w:rsid w:val="00FD6BAE"/>
    <w:rsid w:val="00FD6BD6"/>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1D2"/>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7B2DF"/>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E255FBD6-A380-40C6-A5FD-1E8E65F4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paragraph" w:customStyle="1" w:styleId="pf0">
    <w:name w:val="pf0"/>
    <w:basedOn w:val="Normal"/>
    <w:rsid w:val="00A73769"/>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cf01">
    <w:name w:val="cf01"/>
    <w:basedOn w:val="DefaultParagraphFont"/>
    <w:rsid w:val="00A737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525305">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696117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3844892">
      <w:bodyDiv w:val="1"/>
      <w:marLeft w:val="0"/>
      <w:marRight w:val="0"/>
      <w:marTop w:val="0"/>
      <w:marBottom w:val="0"/>
      <w:divBdr>
        <w:top w:val="none" w:sz="0" w:space="0" w:color="auto"/>
        <w:left w:val="none" w:sz="0" w:space="0" w:color="auto"/>
        <w:bottom w:val="none" w:sz="0" w:space="0" w:color="auto"/>
        <w:right w:val="none" w:sz="0" w:space="0" w:color="auto"/>
      </w:divBdr>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5AIRPNAIUNRU-1830940522-21715</_dlc_DocId>
    <_dlc_DocIdUrl xmlns="71c5aaf6-e6ce-465b-b873-5148d2a4c105">
      <Url>https://nokia.sharepoint.com/sites/c5g/5gradio/_layouts/15/DocIdRedir.aspx?ID=5AIRPNAIUNRU-1830940522-21715</Url>
      <Description>5AIRPNAIUNRU-1830940522-21715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F15FAF72-448A-41A7-ABA5-743D067D0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95d2e41d-1f11-4347-bb1c-11d6a32975dd"/>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3b34c8f0-1ef5-4d1e-bb66-517ce7fe7356"/>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0</TotalTime>
  <Pages>11</Pages>
  <Words>5446</Words>
  <Characters>31046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2019-05-01T05:45:00Z</cp:lastPrinted>
  <dcterms:created xsi:type="dcterms:W3CDTF">2023-08-11T22:10:00Z</dcterms:created>
  <dcterms:modified xsi:type="dcterms:W3CDTF">2023-08-11T22:10:00Z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e18cc3ed-1e1b-4d9a-bbe9-f1761c5df5ab</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